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00" w:rsidRPr="00AF7500" w:rsidRDefault="00EC3500" w:rsidP="00EC3500">
      <w:pPr>
        <w:pStyle w:val="a8"/>
        <w:tabs>
          <w:tab w:val="left" w:pos="1134"/>
          <w:tab w:val="left" w:pos="7655"/>
          <w:tab w:val="right" w:pos="9356"/>
          <w:tab w:val="right" w:pos="10206"/>
        </w:tabs>
        <w:rPr>
          <w:rFonts w:ascii="Times New Roman" w:eastAsia="宋体" w:hAnsi="Times New Roman"/>
          <w:sz w:val="24"/>
          <w:szCs w:val="24"/>
          <w:lang w:val="en-US" w:eastAsia="zh-CN"/>
        </w:rPr>
      </w:pPr>
      <w:bookmarkStart w:id="0" w:name="_Hlt448930105"/>
      <w:bookmarkStart w:id="1" w:name="_Hlt449016246"/>
      <w:bookmarkStart w:id="2" w:name="_Hlt450039480"/>
      <w:bookmarkStart w:id="3" w:name="_Hlt450051172"/>
      <w:bookmarkStart w:id="4" w:name="_Hlt450066085"/>
      <w:bookmarkStart w:id="5" w:name="_Hlt450066087"/>
      <w:bookmarkStart w:id="6" w:name="_Toc193024528"/>
      <w:bookmarkEnd w:id="0"/>
      <w:bookmarkEnd w:id="1"/>
      <w:bookmarkEnd w:id="2"/>
      <w:bookmarkEnd w:id="3"/>
      <w:bookmarkEnd w:id="4"/>
      <w:bookmarkEnd w:id="5"/>
      <w:r w:rsidRPr="00AF7500">
        <w:rPr>
          <w:rFonts w:ascii="Times New Roman" w:eastAsia="宋体" w:hAnsi="Times New Roman"/>
          <w:sz w:val="24"/>
          <w:szCs w:val="24"/>
          <w:lang w:val="en-US" w:eastAsia="zh-CN"/>
        </w:rPr>
        <w:t>3GPP TSG-RAN WG4 Meeting #84-Bis</w:t>
      </w:r>
      <w:r w:rsidRPr="00AF7500">
        <w:rPr>
          <w:rFonts w:ascii="Times New Roman" w:eastAsia="宋体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hint="eastAsia"/>
          <w:sz w:val="24"/>
          <w:szCs w:val="24"/>
          <w:lang w:val="en-US" w:eastAsia="zh-CN"/>
        </w:rPr>
        <w:t xml:space="preserve">           </w:t>
      </w:r>
      <w:r w:rsidRPr="00AF7500">
        <w:rPr>
          <w:rFonts w:ascii="Times New Roman" w:eastAsia="宋体" w:hAnsi="Times New Roman"/>
          <w:sz w:val="24"/>
          <w:szCs w:val="24"/>
          <w:lang w:val="en-US" w:eastAsia="zh-CN"/>
        </w:rPr>
        <w:t>R4-17</w:t>
      </w:r>
      <w:r w:rsidR="00E2673C">
        <w:rPr>
          <w:rFonts w:ascii="Times New Roman" w:eastAsia="宋体" w:hAnsi="Times New Roman" w:hint="eastAsia"/>
          <w:sz w:val="24"/>
          <w:szCs w:val="24"/>
          <w:lang w:val="en-US" w:eastAsia="zh-CN"/>
        </w:rPr>
        <w:t>10495</w:t>
      </w:r>
    </w:p>
    <w:p w:rsidR="00EC3500" w:rsidRPr="00AF7500" w:rsidRDefault="00EC3500" w:rsidP="003A2F41">
      <w:pPr>
        <w:tabs>
          <w:tab w:val="right" w:pos="10440"/>
          <w:tab w:val="right" w:pos="13323"/>
        </w:tabs>
        <w:spacing w:afterLines="100"/>
        <w:rPr>
          <w:rFonts w:eastAsia="宋体"/>
          <w:b/>
          <w:sz w:val="24"/>
          <w:szCs w:val="24"/>
          <w:lang w:val="en-US" w:eastAsia="zh-CN"/>
        </w:rPr>
      </w:pPr>
      <w:r w:rsidRPr="00AF7500">
        <w:rPr>
          <w:rFonts w:eastAsia="宋体" w:hint="eastAsia"/>
          <w:b/>
          <w:sz w:val="24"/>
          <w:szCs w:val="24"/>
          <w:lang w:val="en-US" w:eastAsia="zh-CN"/>
        </w:rPr>
        <w:t>Dubrovnik, Croatia,</w:t>
      </w:r>
      <w:r w:rsidRPr="00AF7500">
        <w:rPr>
          <w:rFonts w:eastAsia="宋体"/>
          <w:b/>
          <w:sz w:val="24"/>
          <w:szCs w:val="24"/>
          <w:lang w:val="en-US" w:eastAsia="zh-CN"/>
        </w:rPr>
        <w:t xml:space="preserve"> </w:t>
      </w:r>
      <w:r w:rsidRPr="00AF7500">
        <w:rPr>
          <w:rFonts w:eastAsia="宋体" w:hint="eastAsia"/>
          <w:b/>
          <w:sz w:val="24"/>
          <w:szCs w:val="24"/>
          <w:lang w:val="en-US" w:eastAsia="zh-CN"/>
        </w:rPr>
        <w:t>09</w:t>
      </w:r>
      <w:r w:rsidRPr="00AF7500">
        <w:rPr>
          <w:rFonts w:eastAsia="宋体"/>
          <w:b/>
          <w:sz w:val="24"/>
          <w:szCs w:val="24"/>
          <w:lang w:val="en-US" w:eastAsia="zh-CN"/>
        </w:rPr>
        <w:t>-</w:t>
      </w:r>
      <w:r w:rsidRPr="00AF7500">
        <w:rPr>
          <w:rFonts w:eastAsia="宋体" w:hint="eastAsia"/>
          <w:b/>
          <w:sz w:val="24"/>
          <w:szCs w:val="24"/>
          <w:lang w:val="en-US" w:eastAsia="zh-CN"/>
        </w:rPr>
        <w:t>13</w:t>
      </w:r>
      <w:r w:rsidRPr="00AF7500">
        <w:rPr>
          <w:rFonts w:eastAsia="宋体"/>
          <w:b/>
          <w:sz w:val="24"/>
          <w:szCs w:val="24"/>
          <w:lang w:val="en-US" w:eastAsia="zh-CN"/>
        </w:rPr>
        <w:t xml:space="preserve"> </w:t>
      </w:r>
      <w:r w:rsidRPr="00AF7500">
        <w:rPr>
          <w:rFonts w:eastAsia="宋体" w:hint="eastAsia"/>
          <w:b/>
          <w:sz w:val="24"/>
          <w:szCs w:val="24"/>
          <w:lang w:val="en-US" w:eastAsia="zh-CN"/>
        </w:rPr>
        <w:t>Oct</w:t>
      </w:r>
      <w:r w:rsidRPr="00AF7500">
        <w:rPr>
          <w:rFonts w:eastAsia="宋体"/>
          <w:b/>
          <w:sz w:val="24"/>
          <w:szCs w:val="24"/>
          <w:lang w:val="en-US" w:eastAsia="zh-CN"/>
        </w:rPr>
        <w:t>, 2017</w:t>
      </w:r>
    </w:p>
    <w:p w:rsidR="000E6C9F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Agenda Item: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 w:rsidR="0046570D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9.3.2</w:t>
      </w:r>
    </w:p>
    <w:p w:rsidR="000E6C9F" w:rsidRDefault="000E6C9F">
      <w:pPr>
        <w:pStyle w:val="a8"/>
        <w:tabs>
          <w:tab w:val="left" w:pos="2165"/>
        </w:tabs>
        <w:spacing w:after="120"/>
        <w:ind w:left="2127" w:hanging="2127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Source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>: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ZTE</w:t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Corporation</w:t>
      </w:r>
    </w:p>
    <w:p w:rsidR="000E6C9F" w:rsidRPr="006F1A27" w:rsidRDefault="000E6C9F">
      <w:pPr>
        <w:pStyle w:val="a8"/>
        <w:spacing w:after="120"/>
        <w:ind w:left="2127" w:hanging="2127"/>
        <w:jc w:val="both"/>
        <w:rPr>
          <w:rFonts w:ascii="Times New Roman" w:eastAsia="宋体" w:hAnsi="Times New Roman"/>
          <w:b w:val="0"/>
          <w:lang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Title:</w:t>
      </w:r>
      <w:r w:rsidRPr="00176821"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ab/>
      </w:r>
      <w:r w:rsidR="005561A3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NR</w:t>
      </w:r>
      <w:r w:rsidR="00552495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 channel raster </w:t>
      </w:r>
      <w:r w:rsidR="00F94167" w:rsidRPr="00F94167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position mapping</w:t>
      </w:r>
    </w:p>
    <w:p w:rsidR="000E6C9F" w:rsidRDefault="000E6C9F">
      <w:pPr>
        <w:pStyle w:val="a8"/>
        <w:tabs>
          <w:tab w:val="left" w:pos="2160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Document for: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Approval</w:t>
      </w:r>
    </w:p>
    <w:p w:rsidR="000E6C9F" w:rsidRDefault="000E6C9F">
      <w:pPr>
        <w:pStyle w:val="a8"/>
        <w:tabs>
          <w:tab w:val="left" w:pos="2160"/>
        </w:tabs>
        <w:spacing w:after="120"/>
        <w:jc w:val="both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 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Introduction</w:t>
      </w:r>
    </w:p>
    <w:p w:rsidR="00C4412F" w:rsidRDefault="000E6C9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>In last meeting</w:t>
      </w:r>
      <w:r w:rsidRPr="00E56B0E">
        <w:rPr>
          <w:rFonts w:eastAsia="宋体"/>
          <w:sz w:val="21"/>
          <w:szCs w:val="21"/>
          <w:lang w:val="en-US" w:eastAsia="zh-CN"/>
        </w:rPr>
        <w:t xml:space="preserve">, </w:t>
      </w:r>
      <w:r w:rsidR="00C4412F">
        <w:rPr>
          <w:rFonts w:eastAsia="宋体" w:hint="eastAsia"/>
          <w:sz w:val="21"/>
          <w:szCs w:val="21"/>
          <w:lang w:val="en-US" w:eastAsia="zh-CN"/>
        </w:rPr>
        <w:t xml:space="preserve">the NR channel raster </w:t>
      </w:r>
      <w:r w:rsidR="00C4412F" w:rsidRPr="00E56B0E">
        <w:rPr>
          <w:rFonts w:eastAsia="宋体" w:hint="eastAsia"/>
          <w:sz w:val="21"/>
          <w:szCs w:val="21"/>
          <w:lang w:eastAsia="zh-CN"/>
        </w:rPr>
        <w:t>and sync raster</w:t>
      </w:r>
      <w:r w:rsidR="00C4412F">
        <w:rPr>
          <w:rFonts w:eastAsia="宋体" w:hint="eastAsia"/>
          <w:sz w:val="21"/>
          <w:szCs w:val="21"/>
          <w:lang w:eastAsia="zh-CN"/>
        </w:rPr>
        <w:t xml:space="preserve"> were largely discussed. But </w:t>
      </w:r>
      <w:r w:rsidR="000655D4">
        <w:rPr>
          <w:rFonts w:eastAsia="宋体"/>
          <w:sz w:val="21"/>
          <w:szCs w:val="21"/>
          <w:lang w:eastAsia="zh-CN"/>
        </w:rPr>
        <w:t>unfortunately</w:t>
      </w:r>
      <w:r w:rsidR="000655D4">
        <w:rPr>
          <w:rFonts w:eastAsia="宋体" w:hint="eastAsia"/>
          <w:sz w:val="21"/>
          <w:szCs w:val="21"/>
          <w:lang w:eastAsia="zh-CN"/>
        </w:rPr>
        <w:t xml:space="preserve"> no agreements were achieved. </w:t>
      </w:r>
      <w:r w:rsidR="00967C14">
        <w:rPr>
          <w:rFonts w:eastAsia="宋体" w:hint="eastAsia"/>
          <w:sz w:val="21"/>
          <w:szCs w:val="21"/>
          <w:lang w:eastAsia="zh-CN"/>
        </w:rPr>
        <w:t xml:space="preserve"> For the channel raster,</w:t>
      </w:r>
      <w:r w:rsidR="00786F91">
        <w:rPr>
          <w:rFonts w:eastAsia="宋体" w:hint="eastAsia"/>
          <w:sz w:val="21"/>
          <w:szCs w:val="21"/>
          <w:lang w:eastAsia="zh-CN"/>
        </w:rPr>
        <w:t xml:space="preserve"> the</w:t>
      </w:r>
      <w:r w:rsidR="00967C14">
        <w:rPr>
          <w:rFonts w:eastAsia="宋体" w:hint="eastAsia"/>
          <w:sz w:val="21"/>
          <w:szCs w:val="21"/>
          <w:lang w:eastAsia="zh-CN"/>
        </w:rPr>
        <w:t xml:space="preserve"> WF</w:t>
      </w:r>
      <w:r w:rsidR="00786F91">
        <w:rPr>
          <w:rFonts w:eastAsia="宋体" w:hint="eastAsia"/>
          <w:sz w:val="21"/>
          <w:szCs w:val="21"/>
          <w:lang w:eastAsia="zh-CN"/>
        </w:rPr>
        <w:t xml:space="preserve"> [1]</w:t>
      </w:r>
      <w:r w:rsidR="00967C14">
        <w:rPr>
          <w:rFonts w:eastAsia="宋体" w:hint="eastAsia"/>
          <w:sz w:val="21"/>
          <w:szCs w:val="21"/>
          <w:lang w:eastAsia="zh-CN"/>
        </w:rPr>
        <w:t>(noted) captured some issues such as:</w:t>
      </w:r>
    </w:p>
    <w:p w:rsidR="00967C14" w:rsidRPr="00C77748" w:rsidRDefault="00C77748">
      <w:pPr>
        <w:rPr>
          <w:rFonts w:eastAsia="宋体"/>
          <w:i/>
          <w:sz w:val="21"/>
          <w:szCs w:val="21"/>
          <w:lang w:eastAsia="zh-CN"/>
        </w:rPr>
      </w:pPr>
      <w:r w:rsidRPr="00C77748">
        <w:rPr>
          <w:rFonts w:eastAsia="宋体" w:hint="eastAsia"/>
          <w:i/>
          <w:sz w:val="21"/>
          <w:szCs w:val="21"/>
          <w:lang w:eastAsia="zh-CN"/>
        </w:rPr>
        <w:t xml:space="preserve">100kHz Based raster: </w:t>
      </w:r>
    </w:p>
    <w:p w:rsidR="00E030CE" w:rsidRPr="00C77748" w:rsidRDefault="0045483B" w:rsidP="00C77748">
      <w:pPr>
        <w:numPr>
          <w:ilvl w:val="0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Raster to subcarrier position mapping</w:t>
      </w:r>
    </w:p>
    <w:p w:rsidR="00E030CE" w:rsidRPr="00C77748" w:rsidRDefault="0045483B" w:rsidP="00C77748">
      <w:pPr>
        <w:numPr>
          <w:ilvl w:val="1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 xml:space="preserve">Raster points to the center of the channel </w:t>
      </w:r>
    </w:p>
    <w:p w:rsidR="00E030CE" w:rsidRPr="00C77748" w:rsidRDefault="0045483B" w:rsidP="00C77748">
      <w:pPr>
        <w:numPr>
          <w:ilvl w:val="2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SC#0 of RB# N</w:t>
      </w:r>
      <w:r w:rsidRPr="00C77748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C77748">
        <w:rPr>
          <w:rFonts w:eastAsia="宋体"/>
          <w:i/>
          <w:sz w:val="21"/>
          <w:szCs w:val="21"/>
          <w:lang w:val="en-US" w:eastAsia="zh-CN"/>
        </w:rPr>
        <w:t>/2 for even number of RBs</w:t>
      </w:r>
    </w:p>
    <w:p w:rsidR="00E030CE" w:rsidRPr="00C77748" w:rsidRDefault="0045483B" w:rsidP="00C77748">
      <w:pPr>
        <w:numPr>
          <w:ilvl w:val="2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SC#6 of RB# int(N</w:t>
      </w:r>
      <w:r w:rsidRPr="00C77748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C77748">
        <w:rPr>
          <w:rFonts w:eastAsia="宋体"/>
          <w:i/>
          <w:sz w:val="21"/>
          <w:szCs w:val="21"/>
          <w:lang w:val="en-US" w:eastAsia="zh-CN"/>
        </w:rPr>
        <w:t xml:space="preserve">/2)for odd number of RBs </w:t>
      </w:r>
    </w:p>
    <w:p w:rsidR="00C77748" w:rsidRPr="00C77748" w:rsidRDefault="00C77748">
      <w:p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eastAsia="zh-CN"/>
        </w:rPr>
        <w:t>SCS Based Raster</w:t>
      </w:r>
      <w:r>
        <w:rPr>
          <w:rFonts w:eastAsia="宋体" w:hint="eastAsia"/>
          <w:i/>
          <w:sz w:val="21"/>
          <w:szCs w:val="21"/>
          <w:lang w:eastAsia="zh-CN"/>
        </w:rPr>
        <w:t>:</w:t>
      </w:r>
    </w:p>
    <w:p w:rsidR="00E030CE" w:rsidRPr="00C77748" w:rsidRDefault="0045483B" w:rsidP="00C77748">
      <w:pPr>
        <w:numPr>
          <w:ilvl w:val="0"/>
          <w:numId w:val="20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Raster will be based on absolute frequency values</w:t>
      </w:r>
    </w:p>
    <w:p w:rsidR="00E030CE" w:rsidRPr="00C77748" w:rsidRDefault="0045483B" w:rsidP="00C77748">
      <w:pPr>
        <w:numPr>
          <w:ilvl w:val="1"/>
          <w:numId w:val="20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The raster positions will be integer multiples of 15kHz for sub6 bands</w:t>
      </w:r>
    </w:p>
    <w:p w:rsidR="00E030CE" w:rsidRPr="00C77748" w:rsidRDefault="0045483B" w:rsidP="00C77748">
      <w:pPr>
        <w:numPr>
          <w:ilvl w:val="1"/>
          <w:numId w:val="20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The raster positions will be integer multiples of 60kHz for mmWave range bands</w:t>
      </w:r>
    </w:p>
    <w:p w:rsidR="00E030CE" w:rsidRPr="00C77748" w:rsidRDefault="0045483B" w:rsidP="00C77748">
      <w:pPr>
        <w:numPr>
          <w:ilvl w:val="0"/>
          <w:numId w:val="20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Options for raster to subcarrier position mapping</w:t>
      </w:r>
    </w:p>
    <w:p w:rsidR="00E030CE" w:rsidRPr="00C77748" w:rsidRDefault="0045483B" w:rsidP="00C77748">
      <w:pPr>
        <w:numPr>
          <w:ilvl w:val="1"/>
          <w:numId w:val="20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 xml:space="preserve">Raster points to the center of the channel </w:t>
      </w:r>
    </w:p>
    <w:p w:rsidR="00E030CE" w:rsidRPr="00C77748" w:rsidRDefault="0045483B" w:rsidP="00C77748">
      <w:pPr>
        <w:numPr>
          <w:ilvl w:val="2"/>
          <w:numId w:val="20"/>
        </w:num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SC#0 of RB# N</w:t>
      </w:r>
      <w:r w:rsidRPr="00C77748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C77748">
        <w:rPr>
          <w:rFonts w:eastAsia="宋体"/>
          <w:i/>
          <w:sz w:val="21"/>
          <w:szCs w:val="21"/>
          <w:lang w:val="en-US" w:eastAsia="zh-CN"/>
        </w:rPr>
        <w:t>/2 for even number of RBs</w:t>
      </w:r>
    </w:p>
    <w:p w:rsidR="00E030CE" w:rsidRPr="00C77748" w:rsidRDefault="0045483B" w:rsidP="00C77748">
      <w:pPr>
        <w:numPr>
          <w:ilvl w:val="2"/>
          <w:numId w:val="20"/>
        </w:numPr>
        <w:rPr>
          <w:rFonts w:eastAsia="宋体"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val="en-US" w:eastAsia="zh-CN"/>
        </w:rPr>
        <w:t>SC#6 of RB# int(N</w:t>
      </w:r>
      <w:r w:rsidRPr="00C77748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C77748">
        <w:rPr>
          <w:rFonts w:eastAsia="宋体"/>
          <w:i/>
          <w:sz w:val="21"/>
          <w:szCs w:val="21"/>
          <w:lang w:val="en-US" w:eastAsia="zh-CN"/>
        </w:rPr>
        <w:t>/2)for odd nu</w:t>
      </w:r>
      <w:r w:rsidRPr="00C77748">
        <w:rPr>
          <w:rFonts w:eastAsia="宋体"/>
          <w:sz w:val="21"/>
          <w:szCs w:val="21"/>
          <w:lang w:val="en-US" w:eastAsia="zh-CN"/>
        </w:rPr>
        <w:t>mber of RBs</w:t>
      </w:r>
    </w:p>
    <w:p w:rsidR="00E030CE" w:rsidRPr="00C77748" w:rsidRDefault="0045483B" w:rsidP="00C77748">
      <w:pPr>
        <w:numPr>
          <w:ilvl w:val="1"/>
          <w:numId w:val="20"/>
        </w:numPr>
        <w:rPr>
          <w:rFonts w:eastAsia="宋体"/>
          <w:sz w:val="21"/>
          <w:szCs w:val="21"/>
          <w:lang w:val="en-US" w:eastAsia="zh-CN"/>
        </w:rPr>
      </w:pPr>
      <w:r w:rsidRPr="00C77748">
        <w:rPr>
          <w:rFonts w:eastAsia="宋体"/>
          <w:sz w:val="21"/>
          <w:szCs w:val="21"/>
          <w:lang w:val="en-US" w:eastAsia="zh-CN"/>
        </w:rPr>
        <w:t xml:space="preserve">Raster points to the SC#0 of RB#0 </w:t>
      </w:r>
    </w:p>
    <w:p w:rsidR="00087120" w:rsidRPr="00E56B0E" w:rsidRDefault="00692100" w:rsidP="00692100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From the above, it seems there are two issues: one is the raster position mapping and the other is the raster for NR new bands. </w:t>
      </w:r>
    </w:p>
    <w:p w:rsidR="000E6C9F" w:rsidRPr="00E56B0E" w:rsidRDefault="000E6C9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 xml:space="preserve">In this paper, we provide some discussions on </w:t>
      </w:r>
      <w:r w:rsidR="00017BE9">
        <w:rPr>
          <w:rFonts w:eastAsia="宋体" w:hint="eastAsia"/>
          <w:sz w:val="21"/>
          <w:szCs w:val="21"/>
          <w:lang w:eastAsia="zh-CN"/>
        </w:rPr>
        <w:t xml:space="preserve">NR </w:t>
      </w:r>
      <w:r w:rsidRPr="00E56B0E">
        <w:rPr>
          <w:rFonts w:eastAsia="宋体"/>
          <w:sz w:val="21"/>
          <w:szCs w:val="21"/>
          <w:lang w:eastAsia="zh-CN"/>
        </w:rPr>
        <w:t>channel raster</w:t>
      </w:r>
      <w:r w:rsidR="00B10AE8">
        <w:rPr>
          <w:rFonts w:eastAsia="宋体" w:hint="eastAsia"/>
          <w:sz w:val="21"/>
          <w:szCs w:val="21"/>
          <w:lang w:eastAsia="zh-CN"/>
        </w:rPr>
        <w:t xml:space="preserve"> </w:t>
      </w:r>
      <w:r w:rsidR="00B10AE8" w:rsidRPr="001E407B">
        <w:rPr>
          <w:rFonts w:eastAsia="宋体" w:hint="eastAsia"/>
          <w:sz w:val="21"/>
          <w:szCs w:val="21"/>
          <w:lang w:eastAsia="zh-CN"/>
        </w:rPr>
        <w:t>position mapping</w:t>
      </w:r>
      <w:r w:rsidRPr="00E56B0E">
        <w:rPr>
          <w:rFonts w:eastAsia="宋体"/>
          <w:sz w:val="21"/>
          <w:szCs w:val="21"/>
          <w:lang w:eastAsia="zh-CN"/>
        </w:rPr>
        <w:t>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Discussion</w:t>
      </w:r>
    </w:p>
    <w:p w:rsidR="000E6C9F" w:rsidRPr="00E56B0E" w:rsidRDefault="000E6C9F">
      <w:pPr>
        <w:rPr>
          <w:rFonts w:eastAsia="宋体"/>
          <w:b/>
          <w:sz w:val="21"/>
          <w:szCs w:val="21"/>
          <w:lang w:eastAsia="zh-CN"/>
        </w:rPr>
      </w:pPr>
      <w:bookmarkStart w:id="7" w:name="OLE_LINK12"/>
      <w:bookmarkStart w:id="8" w:name="OLE_LINK15"/>
      <w:bookmarkStart w:id="9" w:name="OLE_LINK16"/>
      <w:r w:rsidRPr="00E56B0E">
        <w:rPr>
          <w:rFonts w:eastAsia="宋体" w:hint="eastAsia"/>
          <w:b/>
          <w:sz w:val="21"/>
          <w:szCs w:val="21"/>
          <w:lang w:eastAsia="zh-CN"/>
        </w:rPr>
        <w:t xml:space="preserve">2.1 </w:t>
      </w:r>
      <w:r w:rsidR="004A5C80" w:rsidRPr="00E56B0E">
        <w:rPr>
          <w:rFonts w:eastAsia="宋体" w:hint="eastAsia"/>
          <w:b/>
          <w:sz w:val="21"/>
          <w:szCs w:val="21"/>
          <w:lang w:eastAsia="zh-CN"/>
        </w:rPr>
        <w:t>C</w:t>
      </w:r>
      <w:r w:rsidRPr="00E56B0E">
        <w:rPr>
          <w:rFonts w:eastAsia="宋体" w:hint="eastAsia"/>
          <w:b/>
          <w:sz w:val="21"/>
          <w:szCs w:val="21"/>
          <w:lang w:eastAsia="zh-CN"/>
        </w:rPr>
        <w:t>hannel raster</w:t>
      </w:r>
      <w:r w:rsidR="00017BE9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5B30C8">
        <w:rPr>
          <w:rFonts w:eastAsia="宋体" w:hint="eastAsia"/>
          <w:b/>
          <w:sz w:val="21"/>
          <w:szCs w:val="21"/>
          <w:lang w:eastAsia="zh-CN"/>
        </w:rPr>
        <w:t>values</w:t>
      </w:r>
    </w:p>
    <w:p w:rsidR="002E2674" w:rsidRPr="00E56B0E" w:rsidRDefault="00B36E0E" w:rsidP="002E2674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As stated in [2], </w:t>
      </w:r>
      <w:r w:rsidR="00BF775D">
        <w:rPr>
          <w:rFonts w:eastAsia="宋体" w:hint="eastAsia"/>
          <w:sz w:val="21"/>
          <w:szCs w:val="21"/>
          <w:lang w:val="en-US" w:eastAsia="zh-CN"/>
        </w:rPr>
        <w:t xml:space="preserve">the channel raster of 100kHz cannot always guarantee </w:t>
      </w:r>
      <w:r w:rsidR="00E678A0" w:rsidRPr="00E56B0E">
        <w:rPr>
          <w:rFonts w:eastAsia="宋体" w:hint="eastAsia"/>
          <w:sz w:val="21"/>
          <w:szCs w:val="21"/>
          <w:lang w:val="en-US" w:eastAsia="zh-CN"/>
        </w:rPr>
        <w:t>zero guard band between CC</w:t>
      </w:r>
      <w:r w:rsidR="00E678A0">
        <w:rPr>
          <w:rFonts w:eastAsia="宋体" w:hint="eastAsia"/>
          <w:sz w:val="21"/>
          <w:szCs w:val="21"/>
          <w:lang w:val="en-US" w:eastAsia="zh-CN"/>
        </w:rPr>
        <w:t xml:space="preserve">s for wideband operation, and also 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some issues will be </w:t>
      </w:r>
      <w:r w:rsidR="002E2674" w:rsidRPr="00E56B0E">
        <w:rPr>
          <w:rFonts w:eastAsia="宋体"/>
          <w:sz w:val="21"/>
          <w:szCs w:val="21"/>
          <w:lang w:val="en-US" w:eastAsia="zh-CN"/>
        </w:rPr>
        <w:t>occurred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for </w:t>
      </w:r>
      <w:r w:rsidR="002E2674" w:rsidRPr="00E56B0E">
        <w:rPr>
          <w:rFonts w:eastAsia="宋体" w:hint="eastAsia"/>
          <w:sz w:val="21"/>
          <w:szCs w:val="21"/>
          <w:lang w:val="en-US" w:eastAsia="ja-JP"/>
        </w:rPr>
        <w:t xml:space="preserve">forward </w:t>
      </w:r>
      <w:r w:rsidR="002E2674" w:rsidRPr="00E56B0E">
        <w:rPr>
          <w:rFonts w:eastAsia="宋体"/>
          <w:sz w:val="21"/>
          <w:szCs w:val="21"/>
          <w:lang w:val="en-US" w:eastAsia="ja-JP"/>
        </w:rPr>
        <w:t xml:space="preserve">compatibility where a new 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wider </w:t>
      </w:r>
      <w:r w:rsidR="002E2674" w:rsidRPr="00E56B0E">
        <w:rPr>
          <w:rFonts w:eastAsia="宋体"/>
          <w:sz w:val="21"/>
          <w:szCs w:val="21"/>
          <w:lang w:val="en-US" w:eastAsia="ja-JP"/>
        </w:rPr>
        <w:t>channel bandwidth is added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in the </w:t>
      </w:r>
      <w:r w:rsidR="002E2674" w:rsidRPr="00E56B0E">
        <w:rPr>
          <w:rFonts w:eastAsia="宋体"/>
          <w:sz w:val="21"/>
          <w:szCs w:val="21"/>
          <w:lang w:val="en-US" w:eastAsia="zh-CN"/>
        </w:rPr>
        <w:t>future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release</w:t>
      </w:r>
      <w:r w:rsidR="002E2674">
        <w:rPr>
          <w:rFonts w:eastAsia="宋体" w:hint="eastAsia"/>
          <w:sz w:val="21"/>
          <w:szCs w:val="21"/>
          <w:lang w:val="en-US" w:eastAsia="zh-CN"/>
        </w:rPr>
        <w:t xml:space="preserve">, which is some 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E2674" w:rsidRPr="00E56B0E">
        <w:rPr>
          <w:rFonts w:eastAsia="宋体"/>
          <w:sz w:val="21"/>
          <w:szCs w:val="21"/>
          <w:lang w:val="en-US" w:eastAsia="zh-CN"/>
        </w:rPr>
        <w:t>“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>blank</w:t>
      </w:r>
      <w:r w:rsidR="002E2674" w:rsidRPr="00E56B0E">
        <w:rPr>
          <w:rFonts w:eastAsia="宋体"/>
          <w:sz w:val="21"/>
          <w:szCs w:val="21"/>
          <w:lang w:val="en-US" w:eastAsia="zh-CN"/>
        </w:rPr>
        <w:t>”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E2674" w:rsidRPr="00E56B0E">
        <w:rPr>
          <w:rFonts w:eastAsia="宋体"/>
          <w:sz w:val="21"/>
          <w:szCs w:val="21"/>
          <w:lang w:val="en-US" w:eastAsia="zh-CN"/>
        </w:rPr>
        <w:t>resources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should be reserved for the guard bands in the gNB wideband single carrier, </w:t>
      </w:r>
      <w:r w:rsidR="002E2674" w:rsidRPr="00E56B0E">
        <w:rPr>
          <w:rFonts w:eastAsia="宋体"/>
          <w:sz w:val="21"/>
          <w:szCs w:val="21"/>
          <w:lang w:val="en-US" w:eastAsia="zh-CN"/>
        </w:rPr>
        <w:t xml:space="preserve">and 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such </w:t>
      </w:r>
      <w:r w:rsidR="002E2674" w:rsidRPr="00E56B0E">
        <w:rPr>
          <w:rFonts w:eastAsia="宋体"/>
          <w:sz w:val="21"/>
          <w:szCs w:val="21"/>
          <w:lang w:val="en-US" w:eastAsia="zh-CN"/>
        </w:rPr>
        <w:t>“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>blank</w:t>
      </w:r>
      <w:r w:rsidR="002E2674" w:rsidRPr="00E56B0E">
        <w:rPr>
          <w:rFonts w:eastAsia="宋体"/>
          <w:sz w:val="21"/>
          <w:szCs w:val="21"/>
          <w:lang w:val="en-US" w:eastAsia="zh-CN"/>
        </w:rPr>
        <w:t>”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E2674" w:rsidRPr="00E56B0E">
        <w:rPr>
          <w:rFonts w:eastAsia="宋体"/>
          <w:sz w:val="21"/>
          <w:szCs w:val="21"/>
          <w:lang w:val="en-US" w:eastAsia="zh-CN"/>
        </w:rPr>
        <w:t>resources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cannot be </w:t>
      </w:r>
      <w:r w:rsidR="002E2674" w:rsidRPr="00E56B0E">
        <w:rPr>
          <w:rFonts w:eastAsia="宋体"/>
          <w:sz w:val="21"/>
          <w:szCs w:val="21"/>
          <w:lang w:val="en-US" w:eastAsia="zh-CN"/>
        </w:rPr>
        <w:t>scheduled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which will reduce the spectrum utilization.  In the case of more than 2 CCs are used as CA operation based on the UE capability, then the total </w:t>
      </w:r>
      <w:r w:rsidR="002E2674" w:rsidRPr="00E56B0E">
        <w:rPr>
          <w:rFonts w:eastAsia="宋体"/>
          <w:sz w:val="21"/>
          <w:szCs w:val="21"/>
          <w:lang w:val="en-US" w:eastAsia="zh-CN"/>
        </w:rPr>
        <w:t>“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>blank</w:t>
      </w:r>
      <w:r w:rsidR="002E2674" w:rsidRPr="00E56B0E">
        <w:rPr>
          <w:rFonts w:eastAsia="宋体"/>
          <w:sz w:val="21"/>
          <w:szCs w:val="21"/>
          <w:lang w:val="en-US" w:eastAsia="zh-CN"/>
        </w:rPr>
        <w:t>”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E2674" w:rsidRPr="00E56B0E">
        <w:rPr>
          <w:rFonts w:eastAsia="宋体"/>
          <w:sz w:val="21"/>
          <w:szCs w:val="21"/>
          <w:lang w:val="en-US" w:eastAsia="zh-CN"/>
        </w:rPr>
        <w:t>resources</w:t>
      </w:r>
      <w:r w:rsidR="002E2674" w:rsidRPr="00E56B0E">
        <w:rPr>
          <w:rFonts w:eastAsia="宋体" w:hint="eastAsia"/>
          <w:sz w:val="21"/>
          <w:szCs w:val="21"/>
          <w:lang w:val="en-US" w:eastAsia="zh-CN"/>
        </w:rPr>
        <w:t xml:space="preserve"> will increase. </w:t>
      </w:r>
    </w:p>
    <w:p w:rsidR="005B140E" w:rsidRDefault="00F73F46" w:rsidP="003C73DB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For RB based channel raster,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the main problem is the centre of the RB resources cannot be located in the </w:t>
      </w:r>
      <w:r>
        <w:rPr>
          <w:rFonts w:eastAsia="宋体" w:hint="eastAsia"/>
          <w:sz w:val="21"/>
          <w:szCs w:val="21"/>
          <w:lang w:val="en-US" w:eastAsia="zh-CN"/>
        </w:rPr>
        <w:t xml:space="preserve">channel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centre, </w:t>
      </w:r>
      <w:r w:rsidRPr="00E56B0E">
        <w:rPr>
          <w:rFonts w:eastAsia="宋体"/>
          <w:sz w:val="21"/>
          <w:szCs w:val="21"/>
          <w:lang w:val="en-US" w:eastAsia="zh-CN"/>
        </w:rPr>
        <w:t xml:space="preserve">resulting in a fact that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the guard bands at channel edges are </w:t>
      </w:r>
      <w:r w:rsidRPr="00E56B0E">
        <w:rPr>
          <w:rFonts w:eastAsia="宋体"/>
          <w:sz w:val="21"/>
          <w:szCs w:val="21"/>
          <w:lang w:val="en-US" w:eastAsia="zh-CN"/>
        </w:rPr>
        <w:t>asymmetry</w:t>
      </w:r>
      <w:r w:rsidR="003C73DB">
        <w:rPr>
          <w:rFonts w:eastAsia="宋体" w:hint="eastAsia"/>
          <w:sz w:val="21"/>
          <w:szCs w:val="21"/>
          <w:lang w:val="en-US" w:eastAsia="zh-CN"/>
        </w:rPr>
        <w:t>. B</w:t>
      </w:r>
      <w:r w:rsidR="003C73DB" w:rsidRPr="00E56B0E">
        <w:rPr>
          <w:rFonts w:eastAsia="宋体" w:hint="eastAsia"/>
          <w:sz w:val="21"/>
          <w:szCs w:val="21"/>
          <w:lang w:val="en-US" w:eastAsia="zh-CN"/>
        </w:rPr>
        <w:t xml:space="preserve">ig </w:t>
      </w:r>
      <w:r w:rsidR="003C73DB" w:rsidRPr="00E56B0E">
        <w:rPr>
          <w:rFonts w:eastAsia="宋体"/>
          <w:sz w:val="21"/>
          <w:szCs w:val="21"/>
          <w:lang w:val="en-US" w:eastAsia="zh-CN"/>
        </w:rPr>
        <w:t>asymmetry</w:t>
      </w:r>
      <w:r w:rsidR="003C73DB" w:rsidRPr="00E56B0E">
        <w:rPr>
          <w:rFonts w:eastAsia="宋体" w:hint="eastAsia"/>
          <w:sz w:val="21"/>
          <w:szCs w:val="21"/>
          <w:lang w:val="en-US" w:eastAsia="zh-CN"/>
        </w:rPr>
        <w:t xml:space="preserve"> will cause problem as it will fail to meet the unwanted emission requirements on top of the agreed spectrum utilization.</w:t>
      </w:r>
      <w:r w:rsidR="005B140E">
        <w:rPr>
          <w:rFonts w:eastAsia="宋体" w:hint="eastAsia"/>
          <w:sz w:val="21"/>
          <w:szCs w:val="21"/>
          <w:lang w:val="en-US" w:eastAsia="zh-CN"/>
        </w:rPr>
        <w:t xml:space="preserve"> </w:t>
      </w:r>
    </w:p>
    <w:p w:rsidR="001C7747" w:rsidRDefault="005B140E" w:rsidP="00BD0194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 xml:space="preserve">For </w:t>
      </w:r>
      <w:r w:rsidRPr="00E56B0E">
        <w:rPr>
          <w:rFonts w:eastAsia="宋体" w:hint="eastAsia"/>
          <w:sz w:val="21"/>
          <w:szCs w:val="21"/>
          <w:lang w:val="en-US" w:eastAsia="zh-CN"/>
        </w:rPr>
        <w:t>subcarrier based raster</w:t>
      </w:r>
      <w:r>
        <w:rPr>
          <w:rFonts w:eastAsia="宋体" w:hint="eastAsia"/>
          <w:sz w:val="21"/>
          <w:szCs w:val="21"/>
          <w:lang w:val="en-US" w:eastAsia="zh-CN"/>
        </w:rPr>
        <w:t>,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the issue of </w:t>
      </w:r>
      <w:r w:rsidRPr="00E56B0E">
        <w:rPr>
          <w:rFonts w:eastAsia="宋体"/>
          <w:sz w:val="21"/>
          <w:szCs w:val="21"/>
          <w:lang w:val="en-US" w:eastAsia="zh-CN"/>
        </w:rPr>
        <w:t>asymmetry</w:t>
      </w:r>
      <w:r>
        <w:rPr>
          <w:rFonts w:eastAsia="宋体" w:hint="eastAsia"/>
          <w:sz w:val="21"/>
          <w:szCs w:val="21"/>
          <w:lang w:val="en-US" w:eastAsia="zh-CN"/>
        </w:rPr>
        <w:t xml:space="preserve"> guard band can be </w:t>
      </w:r>
      <w:r w:rsidR="00BD0194">
        <w:rPr>
          <w:rFonts w:eastAsia="宋体" w:hint="eastAsia"/>
          <w:sz w:val="21"/>
          <w:szCs w:val="21"/>
          <w:lang w:val="en-US" w:eastAsia="zh-CN"/>
        </w:rPr>
        <w:t xml:space="preserve">largely </w:t>
      </w:r>
      <w:r>
        <w:rPr>
          <w:rFonts w:eastAsia="宋体"/>
          <w:sz w:val="21"/>
          <w:szCs w:val="21"/>
          <w:lang w:val="en-US" w:eastAsia="zh-CN"/>
        </w:rPr>
        <w:t>mitigated</w:t>
      </w:r>
      <w:r w:rsidR="00BD0194">
        <w:rPr>
          <w:rFonts w:eastAsia="宋体" w:hint="eastAsia"/>
          <w:sz w:val="21"/>
          <w:szCs w:val="21"/>
          <w:lang w:val="en-US" w:eastAsia="zh-CN"/>
        </w:rPr>
        <w:t xml:space="preserve"> which </w:t>
      </w:r>
      <w:r w:rsidR="00BD0194" w:rsidRPr="00E56B0E">
        <w:rPr>
          <w:rFonts w:eastAsia="宋体" w:hint="eastAsia"/>
          <w:sz w:val="21"/>
          <w:szCs w:val="21"/>
          <w:lang w:val="en-US" w:eastAsia="zh-CN"/>
        </w:rPr>
        <w:t xml:space="preserve">can be foreseen it has litter impact on meeting the unwanted emission requirements. </w:t>
      </w:r>
      <w:r w:rsidR="00BD0194">
        <w:rPr>
          <w:rFonts w:eastAsia="宋体" w:hint="eastAsia"/>
          <w:sz w:val="21"/>
          <w:szCs w:val="21"/>
          <w:lang w:val="en-US" w:eastAsia="zh-CN"/>
        </w:rPr>
        <w:t>M</w:t>
      </w:r>
      <w:r>
        <w:rPr>
          <w:rFonts w:eastAsia="宋体" w:hint="eastAsia"/>
          <w:sz w:val="21"/>
          <w:szCs w:val="21"/>
          <w:lang w:val="en-US" w:eastAsia="zh-CN"/>
        </w:rPr>
        <w:t>eanwhile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it can also guarantee the </w:t>
      </w:r>
      <w:r w:rsidRPr="00E56B0E">
        <w:rPr>
          <w:sz w:val="21"/>
          <w:szCs w:val="21"/>
          <w:lang w:val="en-US" w:eastAsia="ja-JP"/>
        </w:rPr>
        <w:t xml:space="preserve">zero guard band between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the aggregated </w:t>
      </w:r>
      <w:r w:rsidRPr="00E56B0E">
        <w:rPr>
          <w:sz w:val="21"/>
          <w:szCs w:val="21"/>
          <w:lang w:val="en-US" w:eastAsia="ja-JP"/>
        </w:rPr>
        <w:t>CCs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in the wideband operation.</w:t>
      </w:r>
      <w:r w:rsidR="003C73DB">
        <w:rPr>
          <w:rFonts w:eastAsia="宋体" w:hint="eastAsia"/>
          <w:sz w:val="21"/>
          <w:szCs w:val="21"/>
          <w:lang w:val="en-US" w:eastAsia="zh-CN"/>
        </w:rPr>
        <w:t xml:space="preserve"> </w:t>
      </w:r>
    </w:p>
    <w:p w:rsidR="00BD0194" w:rsidRPr="00E56B0E" w:rsidRDefault="00BD0194" w:rsidP="00BD0194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>T</w:t>
      </w:r>
      <w:r w:rsidRPr="00E56B0E">
        <w:rPr>
          <w:rFonts w:eastAsia="宋体"/>
          <w:sz w:val="21"/>
          <w:szCs w:val="21"/>
          <w:lang w:val="en-US" w:eastAsia="zh-CN"/>
        </w:rPr>
        <w:t>h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erefore, it is a good alternative to select </w:t>
      </w:r>
      <w:r w:rsidRPr="00E56B0E">
        <w:rPr>
          <w:rFonts w:eastAsia="宋体"/>
          <w:sz w:val="21"/>
          <w:szCs w:val="21"/>
          <w:lang w:val="en-US" w:eastAsia="ja-JP"/>
        </w:rPr>
        <w:t>subcarrier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based raster, rather than RB based raster.</w:t>
      </w:r>
    </w:p>
    <w:p w:rsidR="00C278D5" w:rsidRPr="007623EC" w:rsidRDefault="00DC283C" w:rsidP="007623EC">
      <w:pPr>
        <w:spacing w:before="120" w:after="120"/>
        <w:jc w:val="both"/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Proposal</w:t>
      </w:r>
      <w:r w:rsidR="00F96D2B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1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. 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31243C" w:rsidRPr="00E56B0E">
        <w:rPr>
          <w:rFonts w:eastAsia="宋体" w:hint="eastAsia"/>
          <w:b/>
          <w:sz w:val="21"/>
          <w:szCs w:val="21"/>
          <w:lang w:val="en-US" w:eastAsia="zh-CN"/>
        </w:rPr>
        <w:t>The channel raster f</w:t>
      </w:r>
      <w:r w:rsidR="00704635"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NR bands above </w:t>
      </w:r>
      <w:r w:rsidR="00704635" w:rsidRPr="00E56B0E">
        <w:rPr>
          <w:rFonts w:eastAsia="宋体"/>
          <w:b/>
          <w:sz w:val="21"/>
          <w:szCs w:val="21"/>
          <w:lang w:val="en-US" w:eastAsia="ja-JP"/>
        </w:rPr>
        <w:t>2.6GHz</w:t>
      </w:r>
      <w:r w:rsidR="0031243C" w:rsidRPr="00E56B0E">
        <w:rPr>
          <w:rFonts w:eastAsia="宋体" w:hint="eastAsia"/>
          <w:b/>
          <w:sz w:val="21"/>
          <w:szCs w:val="21"/>
          <w:lang w:val="en-US" w:eastAsia="zh-CN"/>
        </w:rPr>
        <w:t>,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select </w:t>
      </w:r>
      <w:r w:rsidR="00704635" w:rsidRPr="00E56B0E">
        <w:rPr>
          <w:rFonts w:eastAsia="宋体"/>
          <w:b/>
          <w:sz w:val="21"/>
          <w:szCs w:val="21"/>
          <w:lang w:val="en-US" w:eastAsia="ja-JP"/>
        </w:rPr>
        <w:t>subcarrier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based raster, </w:t>
      </w:r>
      <w:r w:rsidR="00704635" w:rsidRPr="00E56B0E">
        <w:rPr>
          <w:rFonts w:eastAsia="宋体"/>
          <w:b/>
          <w:sz w:val="21"/>
          <w:szCs w:val="21"/>
          <w:lang w:val="en-US" w:eastAsia="zh-CN"/>
        </w:rPr>
        <w:t>i.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>e. 15k</w:t>
      </w:r>
      <w:r w:rsidR="00D60C29" w:rsidRPr="00E56B0E">
        <w:rPr>
          <w:rFonts w:eastAsia="宋体" w:hint="eastAsia"/>
          <w:b/>
          <w:sz w:val="21"/>
          <w:szCs w:val="21"/>
          <w:lang w:val="en-US" w:eastAsia="zh-CN"/>
        </w:rPr>
        <w:t>Hz</w:t>
      </w:r>
      <w:r w:rsidR="00547DA1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for range 1 and 60kHz for range 2.</w:t>
      </w:r>
      <w:r w:rsidR="00704635" w:rsidRPr="00E56B0E">
        <w:rPr>
          <w:rFonts w:eastAsia="宋体"/>
          <w:b/>
          <w:sz w:val="21"/>
          <w:szCs w:val="21"/>
          <w:lang w:eastAsia="zh-CN"/>
        </w:rPr>
        <w:t xml:space="preserve"> </w:t>
      </w:r>
    </w:p>
    <w:bookmarkEnd w:id="7"/>
    <w:p w:rsidR="004E656A" w:rsidRDefault="004E656A" w:rsidP="004E656A">
      <w:pPr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2.</w:t>
      </w:r>
      <w:r w:rsidR="00153DDC">
        <w:rPr>
          <w:rFonts w:eastAsia="宋体" w:hint="eastAsia"/>
          <w:b/>
          <w:sz w:val="21"/>
          <w:szCs w:val="21"/>
          <w:lang w:eastAsia="zh-CN"/>
        </w:rPr>
        <w:t xml:space="preserve">2 </w:t>
      </w:r>
      <w:r w:rsidRPr="007B2C5B">
        <w:rPr>
          <w:rFonts w:eastAsia="宋体"/>
          <w:b/>
          <w:sz w:val="21"/>
          <w:szCs w:val="21"/>
          <w:lang w:eastAsia="zh-CN"/>
        </w:rPr>
        <w:t>Raster</w:t>
      </w:r>
      <w:r w:rsidRPr="007B2C5B">
        <w:rPr>
          <w:rFonts w:eastAsia="宋体" w:hint="eastAsia"/>
          <w:b/>
          <w:sz w:val="21"/>
          <w:szCs w:val="21"/>
          <w:lang w:eastAsia="zh-CN"/>
        </w:rPr>
        <w:t xml:space="preserve"> position</w:t>
      </w:r>
      <w:r>
        <w:rPr>
          <w:rFonts w:eastAsia="宋体" w:hint="eastAsia"/>
          <w:b/>
          <w:sz w:val="21"/>
          <w:szCs w:val="21"/>
          <w:lang w:eastAsia="zh-CN"/>
        </w:rPr>
        <w:t xml:space="preserve"> mapping</w:t>
      </w:r>
    </w:p>
    <w:p w:rsidR="002C7549" w:rsidRPr="002C7549" w:rsidRDefault="00686848" w:rsidP="004E656A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current 3GPP </w:t>
      </w:r>
      <w:r>
        <w:rPr>
          <w:rFonts w:eastAsia="宋体"/>
          <w:sz w:val="21"/>
          <w:szCs w:val="21"/>
          <w:lang w:val="en-US" w:eastAsia="zh-CN"/>
        </w:rPr>
        <w:t>specification</w:t>
      </w:r>
      <w:r>
        <w:rPr>
          <w:rFonts w:eastAsia="宋体" w:hint="eastAsia"/>
          <w:sz w:val="21"/>
          <w:szCs w:val="21"/>
          <w:lang w:val="en-US" w:eastAsia="zh-CN"/>
        </w:rPr>
        <w:t xml:space="preserve">, the carrier centre frequency must be </w:t>
      </w:r>
      <w:r w:rsidRPr="00A516EE">
        <w:rPr>
          <w:rFonts w:eastAsia="宋体"/>
          <w:sz w:val="21"/>
          <w:szCs w:val="21"/>
          <w:lang w:val="en-US" w:eastAsia="zh-CN"/>
        </w:rPr>
        <w:t>a</w:t>
      </w:r>
      <w:r>
        <w:rPr>
          <w:rFonts w:eastAsia="宋体"/>
          <w:sz w:val="21"/>
          <w:szCs w:val="21"/>
          <w:lang w:val="en-US" w:eastAsia="zh-CN"/>
        </w:rPr>
        <w:t>n integer multiple of 100 kHz</w:t>
      </w:r>
      <w:r>
        <w:rPr>
          <w:rFonts w:eastAsia="宋体" w:hint="eastAsia"/>
          <w:sz w:val="21"/>
          <w:szCs w:val="21"/>
          <w:lang w:val="en-US" w:eastAsia="zh-CN"/>
        </w:rPr>
        <w:t>, therefore for NR, the channel raster position must be an integer multiple of SCS, i.e. n*15k for FR1 and n*60k for FR2, which is further discussion in [</w:t>
      </w:r>
      <w:r w:rsidR="00164845">
        <w:rPr>
          <w:rFonts w:eastAsia="宋体" w:hint="eastAsia"/>
          <w:sz w:val="21"/>
          <w:szCs w:val="21"/>
          <w:lang w:val="en-US" w:eastAsia="zh-CN"/>
        </w:rPr>
        <w:t>3</w:t>
      </w:r>
      <w:r>
        <w:rPr>
          <w:rFonts w:eastAsia="宋体" w:hint="eastAsia"/>
          <w:sz w:val="21"/>
          <w:szCs w:val="21"/>
          <w:lang w:val="en-US" w:eastAsia="zh-CN"/>
        </w:rPr>
        <w:t>]</w:t>
      </w:r>
      <w:r w:rsidR="008C2BEE">
        <w:rPr>
          <w:rFonts w:eastAsia="宋体" w:hint="eastAsia"/>
          <w:sz w:val="21"/>
          <w:szCs w:val="21"/>
          <w:lang w:val="en-US" w:eastAsia="zh-CN"/>
        </w:rPr>
        <w:t>.</w:t>
      </w:r>
    </w:p>
    <w:p w:rsidR="006A650E" w:rsidRPr="005E1193" w:rsidRDefault="0058422E" w:rsidP="004E656A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This issue </w:t>
      </w:r>
      <w:r w:rsidR="008C2BEE">
        <w:rPr>
          <w:rFonts w:eastAsia="宋体" w:hint="eastAsia"/>
          <w:sz w:val="21"/>
          <w:szCs w:val="21"/>
          <w:lang w:val="en-US" w:eastAsia="zh-CN"/>
        </w:rPr>
        <w:t xml:space="preserve">of raster position mapping </w:t>
      </w:r>
      <w:r>
        <w:rPr>
          <w:rFonts w:eastAsia="宋体" w:hint="eastAsia"/>
          <w:sz w:val="21"/>
          <w:szCs w:val="21"/>
          <w:lang w:val="en-US" w:eastAsia="zh-CN"/>
        </w:rPr>
        <w:t xml:space="preserve">is related to the previous  RAN1's agreements, </w:t>
      </w:r>
      <w:r w:rsidR="00F31B11">
        <w:rPr>
          <w:rFonts w:eastAsia="宋体" w:hint="eastAsia"/>
          <w:sz w:val="21"/>
          <w:szCs w:val="21"/>
          <w:lang w:val="en-US" w:eastAsia="zh-CN"/>
        </w:rPr>
        <w:t xml:space="preserve">where </w:t>
      </w:r>
      <w:r w:rsidR="00F31B11">
        <w:rPr>
          <w:rFonts w:eastAsia="宋体" w:hint="eastAsia"/>
          <w:sz w:val="21"/>
          <w:szCs w:val="21"/>
          <w:lang w:eastAsia="zh-CN"/>
        </w:rPr>
        <w:t xml:space="preserve">there is no </w:t>
      </w:r>
      <w:r w:rsidR="00F31B11">
        <w:rPr>
          <w:rFonts w:eastAsia="宋体"/>
          <w:sz w:val="21"/>
          <w:szCs w:val="21"/>
          <w:lang w:eastAsia="zh-CN"/>
        </w:rPr>
        <w:t>explicit</w:t>
      </w:r>
      <w:r w:rsidR="00F31B11">
        <w:rPr>
          <w:rFonts w:eastAsia="宋体" w:hint="eastAsia"/>
          <w:sz w:val="21"/>
          <w:szCs w:val="21"/>
          <w:lang w:eastAsia="zh-CN"/>
        </w:rPr>
        <w:t xml:space="preserve"> to mention that SC#0 of which RB is aligned, thus so</w:t>
      </w:r>
      <w:r>
        <w:rPr>
          <w:rFonts w:eastAsia="宋体" w:hint="eastAsia"/>
          <w:sz w:val="21"/>
          <w:szCs w:val="21"/>
          <w:lang w:val="en-US" w:eastAsia="zh-CN"/>
        </w:rPr>
        <w:t>me</w:t>
      </w:r>
      <w:r w:rsidR="00F31B11">
        <w:rPr>
          <w:rFonts w:eastAsia="宋体" w:hint="eastAsia"/>
          <w:sz w:val="21"/>
          <w:szCs w:val="21"/>
          <w:lang w:val="en-US" w:eastAsia="zh-CN"/>
        </w:rPr>
        <w:t xml:space="preserve"> confusions were existed in RAN</w:t>
      </w:r>
      <w:r w:rsidR="00F2247B">
        <w:rPr>
          <w:rFonts w:eastAsia="宋体" w:hint="eastAsia"/>
          <w:sz w:val="21"/>
          <w:szCs w:val="21"/>
          <w:lang w:val="en-US" w:eastAsia="zh-CN"/>
        </w:rPr>
        <w:t>4.</w:t>
      </w:r>
    </w:p>
    <w:p w:rsidR="006A650E" w:rsidRPr="00C418C5" w:rsidRDefault="0058422E" w:rsidP="004E656A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6122035" cy="649576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649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8C5" w:rsidRDefault="00A0665F" w:rsidP="004E656A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T</w:t>
      </w:r>
      <w:r w:rsidR="00590D00" w:rsidRPr="00590D00">
        <w:rPr>
          <w:rFonts w:eastAsia="宋体" w:hint="eastAsia"/>
          <w:sz w:val="21"/>
          <w:szCs w:val="21"/>
          <w:lang w:eastAsia="zh-CN"/>
        </w:rPr>
        <w:t xml:space="preserve">he spectral utilization </w:t>
      </w:r>
      <w:r>
        <w:rPr>
          <w:rFonts w:eastAsia="宋体"/>
          <w:sz w:val="21"/>
          <w:szCs w:val="21"/>
          <w:lang w:eastAsia="zh-CN"/>
        </w:rPr>
        <w:t>agreement</w:t>
      </w:r>
      <w:r w:rsidR="00F2247B">
        <w:rPr>
          <w:rFonts w:eastAsia="宋体" w:hint="eastAsia"/>
          <w:sz w:val="21"/>
          <w:szCs w:val="21"/>
          <w:lang w:eastAsia="zh-CN"/>
        </w:rPr>
        <w:t xml:space="preserve"> </w:t>
      </w:r>
      <w:r w:rsidR="00590D00" w:rsidRPr="00590D00">
        <w:rPr>
          <w:rFonts w:eastAsia="宋体" w:hint="eastAsia"/>
          <w:sz w:val="21"/>
          <w:szCs w:val="21"/>
          <w:lang w:eastAsia="zh-CN"/>
        </w:rPr>
        <w:t xml:space="preserve">was </w:t>
      </w:r>
      <w:r w:rsidR="00590D00" w:rsidRPr="00590D00">
        <w:rPr>
          <w:rFonts w:eastAsia="宋体"/>
          <w:sz w:val="21"/>
          <w:szCs w:val="21"/>
          <w:lang w:eastAsia="zh-CN"/>
        </w:rPr>
        <w:t xml:space="preserve">based on the assumption that the </w:t>
      </w:r>
      <w:r w:rsidR="00590D00" w:rsidRPr="00590D00">
        <w:rPr>
          <w:rFonts w:eastAsia="宋体" w:hint="eastAsia"/>
          <w:sz w:val="21"/>
          <w:szCs w:val="21"/>
          <w:lang w:eastAsia="zh-CN"/>
        </w:rPr>
        <w:t>guard</w:t>
      </w:r>
      <w:r w:rsidR="00590D00">
        <w:rPr>
          <w:rFonts w:eastAsia="宋体" w:hint="eastAsia"/>
          <w:sz w:val="21"/>
          <w:szCs w:val="21"/>
          <w:lang w:eastAsia="zh-CN"/>
        </w:rPr>
        <w:t xml:space="preserve"> </w:t>
      </w:r>
      <w:r w:rsidR="00590D00" w:rsidRPr="00590D00">
        <w:rPr>
          <w:rFonts w:eastAsia="宋体" w:hint="eastAsia"/>
          <w:sz w:val="21"/>
          <w:szCs w:val="21"/>
          <w:lang w:eastAsia="zh-CN"/>
        </w:rPr>
        <w:t xml:space="preserve">band </w:t>
      </w:r>
      <w:r w:rsidR="00590D00" w:rsidRPr="00590D00">
        <w:rPr>
          <w:rFonts w:eastAsia="宋体"/>
          <w:sz w:val="21"/>
          <w:szCs w:val="21"/>
          <w:lang w:eastAsia="zh-CN"/>
        </w:rPr>
        <w:t>is symmetric</w:t>
      </w:r>
      <w:r>
        <w:rPr>
          <w:rFonts w:eastAsia="宋体" w:hint="eastAsia"/>
          <w:sz w:val="21"/>
          <w:szCs w:val="21"/>
          <w:lang w:eastAsia="zh-CN"/>
        </w:rPr>
        <w:t xml:space="preserve"> and the </w:t>
      </w:r>
      <w:r w:rsidRPr="00A0665F">
        <w:rPr>
          <w:rFonts w:eastAsia="宋体"/>
          <w:sz w:val="21"/>
          <w:szCs w:val="21"/>
          <w:lang w:eastAsia="zh-CN"/>
        </w:rPr>
        <w:t xml:space="preserve">minimum guard band </w:t>
      </w:r>
      <w:r w:rsidR="004C35AB">
        <w:rPr>
          <w:rFonts w:eastAsia="宋体" w:hint="eastAsia"/>
          <w:sz w:val="21"/>
          <w:szCs w:val="21"/>
          <w:lang w:eastAsia="zh-CN"/>
        </w:rPr>
        <w:t>must be meet.</w:t>
      </w:r>
      <w:r w:rsidR="00E537EE">
        <w:rPr>
          <w:rFonts w:eastAsia="宋体" w:hint="eastAsia"/>
          <w:sz w:val="21"/>
          <w:szCs w:val="21"/>
          <w:lang w:eastAsia="zh-CN"/>
        </w:rPr>
        <w:t xml:space="preserve"> </w:t>
      </w:r>
      <w:r w:rsidR="00F2247B">
        <w:rPr>
          <w:rFonts w:eastAsia="宋体" w:hint="eastAsia"/>
          <w:sz w:val="21"/>
          <w:szCs w:val="21"/>
          <w:lang w:eastAsia="zh-CN"/>
        </w:rPr>
        <w:t xml:space="preserve">For some combination of channel bandwidth and SCS, </w:t>
      </w:r>
      <w:r w:rsidR="0051778F">
        <w:rPr>
          <w:rFonts w:eastAsia="宋体" w:hint="eastAsia"/>
          <w:sz w:val="21"/>
          <w:szCs w:val="21"/>
          <w:lang w:eastAsia="zh-CN"/>
        </w:rPr>
        <w:t>the RB number should be reduce 1RB</w:t>
      </w:r>
      <w:r w:rsidR="0067659F">
        <w:rPr>
          <w:rFonts w:eastAsia="宋体" w:hint="eastAsia"/>
          <w:sz w:val="21"/>
          <w:szCs w:val="21"/>
          <w:lang w:eastAsia="zh-CN"/>
        </w:rPr>
        <w:t xml:space="preserve"> to meet the RAN1's agreemen</w:t>
      </w:r>
      <w:r w:rsidR="0051778F">
        <w:rPr>
          <w:rFonts w:eastAsia="宋体" w:hint="eastAsia"/>
          <w:sz w:val="21"/>
          <w:szCs w:val="21"/>
          <w:lang w:eastAsia="zh-CN"/>
        </w:rPr>
        <w:t>ts.</w:t>
      </w:r>
    </w:p>
    <w:p w:rsidR="004C35AB" w:rsidRDefault="001D3A0B" w:rsidP="004E656A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 xml:space="preserve">we take 5MHz@15kHz, 30kHz SCS for example, which illustrated in </w:t>
      </w:r>
      <w:r w:rsidR="00C85EB3">
        <w:rPr>
          <w:rFonts w:eastAsia="宋体" w:hint="eastAsia"/>
          <w:sz w:val="21"/>
          <w:szCs w:val="21"/>
          <w:lang w:eastAsia="zh-CN"/>
        </w:rPr>
        <w:t>figure 1.</w:t>
      </w:r>
    </w:p>
    <w:p w:rsidR="0091616B" w:rsidRDefault="00520D71" w:rsidP="004E656A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6122035" cy="3171190"/>
            <wp:effectExtent l="19050" t="0" r="0" b="0"/>
            <wp:docPr id="15" name="图片 14" descr="5MHz_15k_30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MHz_15k_30k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7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756" w:rsidRDefault="00BF6756" w:rsidP="00BF6756">
      <w:pPr>
        <w:jc w:val="center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Figure 1. SC#0 of RB #0 aligned and SC#0 of 5MHz@15kHz, 30kHz SCS</w:t>
      </w:r>
    </w:p>
    <w:p w:rsidR="00B419D8" w:rsidRPr="00B419D8" w:rsidRDefault="00BF6756" w:rsidP="00BF6756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 xml:space="preserve">In figure 1, case (a) and case (b) are the symmetric guard band which is applied for the agreed spectrum </w:t>
      </w:r>
      <w:r>
        <w:rPr>
          <w:rFonts w:eastAsia="宋体"/>
          <w:sz w:val="21"/>
          <w:szCs w:val="21"/>
          <w:lang w:eastAsia="zh-CN"/>
        </w:rPr>
        <w:t>utilization</w:t>
      </w:r>
      <w:r>
        <w:rPr>
          <w:rFonts w:eastAsia="宋体" w:hint="eastAsia"/>
          <w:sz w:val="21"/>
          <w:szCs w:val="21"/>
          <w:lang w:eastAsia="zh-CN"/>
        </w:rPr>
        <w:t xml:space="preserve">, i.e. 25RB for 15kHz with 250kHz GB on each side, and 11RB for 30kHz with 520kHz GB on each side. </w:t>
      </w:r>
      <w:r w:rsidR="00B419D8">
        <w:rPr>
          <w:rFonts w:eastAsia="宋体" w:hint="eastAsia"/>
          <w:sz w:val="21"/>
          <w:szCs w:val="21"/>
          <w:lang w:eastAsia="zh-CN"/>
        </w:rPr>
        <w:t xml:space="preserve">For these two cases, the raster points to the </w:t>
      </w:r>
      <w:r w:rsidR="00DC5A2D">
        <w:rPr>
          <w:rFonts w:eastAsia="宋体"/>
          <w:sz w:val="21"/>
          <w:szCs w:val="21"/>
          <w:lang w:eastAsia="zh-CN"/>
        </w:rPr>
        <w:t>centre</w:t>
      </w:r>
      <w:r w:rsidR="00B419D8">
        <w:rPr>
          <w:rFonts w:eastAsia="宋体" w:hint="eastAsia"/>
          <w:sz w:val="21"/>
          <w:szCs w:val="21"/>
          <w:lang w:eastAsia="zh-CN"/>
        </w:rPr>
        <w:t xml:space="preserve"> of the channel SC#6 of </w:t>
      </w:r>
      <w:r w:rsidR="00B419D8" w:rsidRPr="00C77748">
        <w:rPr>
          <w:rFonts w:eastAsia="宋体"/>
          <w:i/>
          <w:sz w:val="21"/>
          <w:szCs w:val="21"/>
          <w:lang w:val="en-US" w:eastAsia="zh-CN"/>
        </w:rPr>
        <w:t>RB# int(N</w:t>
      </w:r>
      <w:r w:rsidR="00B419D8" w:rsidRPr="00C77748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="00B419D8" w:rsidRPr="00C77748">
        <w:rPr>
          <w:rFonts w:eastAsia="宋体"/>
          <w:i/>
          <w:sz w:val="21"/>
          <w:szCs w:val="21"/>
          <w:lang w:val="en-US" w:eastAsia="zh-CN"/>
        </w:rPr>
        <w:t>/2)</w:t>
      </w:r>
      <w:r w:rsidR="00B419D8">
        <w:rPr>
          <w:rFonts w:eastAsia="宋体" w:hint="eastAsia"/>
          <w:sz w:val="21"/>
          <w:szCs w:val="21"/>
          <w:lang w:val="en-US" w:eastAsia="zh-CN"/>
        </w:rPr>
        <w:t>.</w:t>
      </w:r>
    </w:p>
    <w:p w:rsidR="00BF6756" w:rsidRDefault="00BF6756" w:rsidP="00BF6756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 xml:space="preserve">However, the RB cannot be aligned between 15kHz and 30kHz SCS </w:t>
      </w:r>
      <w:r w:rsidR="00FF1085">
        <w:rPr>
          <w:rFonts w:eastAsia="宋体" w:hint="eastAsia"/>
          <w:sz w:val="21"/>
          <w:szCs w:val="21"/>
          <w:lang w:eastAsia="zh-CN"/>
        </w:rPr>
        <w:t>for case</w:t>
      </w:r>
      <w:r>
        <w:rPr>
          <w:rFonts w:eastAsia="宋体" w:hint="eastAsia"/>
          <w:sz w:val="21"/>
          <w:szCs w:val="21"/>
          <w:lang w:eastAsia="zh-CN"/>
        </w:rPr>
        <w:t xml:space="preserve"> (a) and (b).</w:t>
      </w:r>
      <w:r w:rsidR="00045C2E">
        <w:rPr>
          <w:rFonts w:eastAsia="宋体" w:hint="eastAsia"/>
          <w:sz w:val="21"/>
          <w:szCs w:val="21"/>
          <w:lang w:eastAsia="zh-CN"/>
        </w:rPr>
        <w:t xml:space="preserve"> I</w:t>
      </w:r>
      <w:r>
        <w:rPr>
          <w:rFonts w:eastAsia="宋体" w:hint="eastAsia"/>
          <w:sz w:val="21"/>
          <w:szCs w:val="21"/>
          <w:lang w:eastAsia="zh-CN"/>
        </w:rPr>
        <w:t xml:space="preserve">n order to align with the RB of 15kHz SCS, the case (b) should be corrected to case (c) or case (d). </w:t>
      </w:r>
    </w:p>
    <w:p w:rsidR="008A734E" w:rsidRDefault="00865A5E" w:rsidP="00BF6756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In</w:t>
      </w:r>
      <w:r w:rsidR="00307AAD">
        <w:rPr>
          <w:rFonts w:eastAsia="宋体" w:hint="eastAsia"/>
          <w:sz w:val="21"/>
          <w:szCs w:val="21"/>
          <w:lang w:eastAsia="zh-CN"/>
        </w:rPr>
        <w:t xml:space="preserve"> c</w:t>
      </w:r>
      <w:r w:rsidR="00520D71">
        <w:rPr>
          <w:rFonts w:eastAsia="宋体" w:hint="eastAsia"/>
          <w:sz w:val="21"/>
          <w:szCs w:val="21"/>
          <w:lang w:eastAsia="zh-CN"/>
        </w:rPr>
        <w:t>ase (c)</w:t>
      </w:r>
      <w:r w:rsidR="00307AAD">
        <w:rPr>
          <w:rFonts w:eastAsia="宋体" w:hint="eastAsia"/>
          <w:sz w:val="21"/>
          <w:szCs w:val="21"/>
          <w:lang w:eastAsia="zh-CN"/>
        </w:rPr>
        <w:t xml:space="preserve">, </w:t>
      </w:r>
      <w:r w:rsidR="00846574">
        <w:rPr>
          <w:rFonts w:eastAsia="宋体" w:hint="eastAsia"/>
          <w:sz w:val="21"/>
          <w:szCs w:val="21"/>
          <w:lang w:eastAsia="zh-CN"/>
        </w:rPr>
        <w:t xml:space="preserve">the </w:t>
      </w:r>
      <w:r w:rsidR="008A734E">
        <w:rPr>
          <w:rFonts w:eastAsia="宋体" w:hint="eastAsia"/>
          <w:sz w:val="21"/>
          <w:szCs w:val="21"/>
          <w:lang w:eastAsia="zh-CN"/>
        </w:rPr>
        <w:t xml:space="preserve">guard band on the right edge is only 430k for 11 RB configuration, which is smaller than the minimum guard band of 520k, </w:t>
      </w:r>
      <w:r w:rsidR="00486A21">
        <w:rPr>
          <w:rFonts w:eastAsia="宋体" w:hint="eastAsia"/>
          <w:sz w:val="21"/>
          <w:szCs w:val="21"/>
          <w:lang w:eastAsia="zh-CN"/>
        </w:rPr>
        <w:t>which means the RB#10</w:t>
      </w:r>
      <w:r w:rsidR="00D7719C">
        <w:rPr>
          <w:rFonts w:eastAsia="宋体" w:hint="eastAsia"/>
          <w:sz w:val="21"/>
          <w:szCs w:val="21"/>
          <w:lang w:eastAsia="zh-CN"/>
        </w:rPr>
        <w:t xml:space="preserve"> should be used as virtual GB and cannot be permitted to </w:t>
      </w:r>
      <w:r w:rsidR="00D7719C">
        <w:rPr>
          <w:rFonts w:eastAsia="宋体" w:hint="eastAsia"/>
          <w:sz w:val="21"/>
          <w:szCs w:val="21"/>
          <w:lang w:eastAsia="zh-CN"/>
        </w:rPr>
        <w:lastRenderedPageBreak/>
        <w:t xml:space="preserve">transmission, thus the RB number is reduced 1RB, i.e. 10RB </w:t>
      </w:r>
      <w:r>
        <w:rPr>
          <w:rFonts w:eastAsia="宋体" w:hint="eastAsia"/>
          <w:sz w:val="21"/>
          <w:szCs w:val="21"/>
          <w:lang w:eastAsia="zh-CN"/>
        </w:rPr>
        <w:t xml:space="preserve">rather than 11RB </w:t>
      </w:r>
      <w:r w:rsidR="00D7719C">
        <w:rPr>
          <w:rFonts w:eastAsia="宋体" w:hint="eastAsia"/>
          <w:sz w:val="21"/>
          <w:szCs w:val="21"/>
          <w:lang w:eastAsia="zh-CN"/>
        </w:rPr>
        <w:t>for 5MHz@30kHz SCS.</w:t>
      </w:r>
      <w:r w:rsidR="00B66AB7">
        <w:rPr>
          <w:rFonts w:eastAsia="宋体" w:hint="eastAsia"/>
          <w:sz w:val="21"/>
          <w:szCs w:val="21"/>
          <w:lang w:eastAsia="zh-CN"/>
        </w:rPr>
        <w:t xml:space="preserve"> </w:t>
      </w:r>
      <w:r w:rsidR="003C55F2">
        <w:rPr>
          <w:rFonts w:eastAsia="宋体" w:hint="eastAsia"/>
          <w:sz w:val="21"/>
          <w:szCs w:val="21"/>
          <w:lang w:eastAsia="zh-CN"/>
        </w:rPr>
        <w:t>At end,</w:t>
      </w:r>
      <w:r w:rsidR="00536000" w:rsidRPr="00536000">
        <w:rPr>
          <w:rFonts w:eastAsia="宋体" w:hint="eastAsia"/>
          <w:sz w:val="21"/>
          <w:szCs w:val="21"/>
          <w:lang w:eastAsia="zh-CN"/>
        </w:rPr>
        <w:t xml:space="preserve"> </w:t>
      </w:r>
      <w:r w:rsidR="00536000">
        <w:rPr>
          <w:rFonts w:eastAsia="宋体" w:hint="eastAsia"/>
          <w:sz w:val="21"/>
          <w:szCs w:val="21"/>
          <w:lang w:eastAsia="zh-CN"/>
        </w:rPr>
        <w:t xml:space="preserve">the raster points to the </w:t>
      </w:r>
      <w:r w:rsidR="00536000">
        <w:rPr>
          <w:rFonts w:eastAsia="宋体"/>
          <w:sz w:val="21"/>
          <w:szCs w:val="21"/>
          <w:lang w:eastAsia="zh-CN"/>
        </w:rPr>
        <w:t>centre</w:t>
      </w:r>
      <w:r w:rsidR="00536000">
        <w:rPr>
          <w:rFonts w:eastAsia="宋体" w:hint="eastAsia"/>
          <w:sz w:val="21"/>
          <w:szCs w:val="21"/>
          <w:lang w:eastAsia="zh-CN"/>
        </w:rPr>
        <w:t xml:space="preserve"> of the channel SC#</w:t>
      </w:r>
      <w:r w:rsidR="008D4A7F">
        <w:rPr>
          <w:rFonts w:eastAsia="宋体" w:hint="eastAsia"/>
          <w:sz w:val="21"/>
          <w:szCs w:val="21"/>
          <w:lang w:eastAsia="zh-CN"/>
        </w:rPr>
        <w:t>0</w:t>
      </w:r>
      <w:r w:rsidR="00536000">
        <w:rPr>
          <w:rFonts w:eastAsia="宋体" w:hint="eastAsia"/>
          <w:sz w:val="21"/>
          <w:szCs w:val="21"/>
          <w:lang w:eastAsia="zh-CN"/>
        </w:rPr>
        <w:t xml:space="preserve"> of </w:t>
      </w:r>
      <w:r w:rsidR="00536000" w:rsidRPr="00C77748">
        <w:rPr>
          <w:rFonts w:eastAsia="宋体"/>
          <w:i/>
          <w:sz w:val="21"/>
          <w:szCs w:val="21"/>
          <w:lang w:val="en-US" w:eastAsia="zh-CN"/>
        </w:rPr>
        <w:t>RB# N</w:t>
      </w:r>
      <w:r w:rsidR="00536000" w:rsidRPr="00C77748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="00536000" w:rsidRPr="00C77748">
        <w:rPr>
          <w:rFonts w:eastAsia="宋体"/>
          <w:i/>
          <w:sz w:val="21"/>
          <w:szCs w:val="21"/>
          <w:lang w:val="en-US" w:eastAsia="zh-CN"/>
        </w:rPr>
        <w:t>/2</w:t>
      </w:r>
      <w:r w:rsidR="00536000">
        <w:rPr>
          <w:rFonts w:eastAsia="宋体" w:hint="eastAsia"/>
          <w:sz w:val="21"/>
          <w:szCs w:val="21"/>
          <w:lang w:val="en-US" w:eastAsia="zh-CN"/>
        </w:rPr>
        <w:t>.</w:t>
      </w:r>
    </w:p>
    <w:p w:rsidR="002A4EAF" w:rsidRDefault="00135C0C" w:rsidP="002A4EAF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eastAsia="zh-CN"/>
        </w:rPr>
        <w:t xml:space="preserve">For case (d), if the raster points to </w:t>
      </w:r>
      <w:r w:rsidR="00B66AB7">
        <w:rPr>
          <w:rFonts w:eastAsia="宋体" w:hint="eastAsia"/>
          <w:sz w:val="21"/>
          <w:szCs w:val="21"/>
          <w:lang w:eastAsia="zh-CN"/>
        </w:rPr>
        <w:t>the SC#0 of the RB#0</w:t>
      </w:r>
      <w:r w:rsidR="00D7719C">
        <w:rPr>
          <w:rFonts w:eastAsia="宋体" w:hint="eastAsia"/>
          <w:sz w:val="21"/>
          <w:szCs w:val="21"/>
          <w:lang w:eastAsia="zh-CN"/>
        </w:rPr>
        <w:t xml:space="preserve">, </w:t>
      </w:r>
      <w:r w:rsidR="00CD2888">
        <w:rPr>
          <w:rFonts w:eastAsia="宋体" w:hint="eastAsia"/>
          <w:sz w:val="21"/>
          <w:szCs w:val="21"/>
          <w:lang w:eastAsia="zh-CN"/>
        </w:rPr>
        <w:t>then</w:t>
      </w:r>
      <w:r w:rsidR="00D7719C">
        <w:rPr>
          <w:rFonts w:eastAsia="宋体" w:hint="eastAsia"/>
          <w:sz w:val="21"/>
          <w:szCs w:val="21"/>
          <w:lang w:eastAsia="zh-CN"/>
        </w:rPr>
        <w:t xml:space="preserve"> the guard band on the </w:t>
      </w:r>
      <w:r w:rsidR="003D1348">
        <w:rPr>
          <w:rFonts w:eastAsia="宋体" w:hint="eastAsia"/>
          <w:sz w:val="21"/>
          <w:szCs w:val="21"/>
          <w:lang w:eastAsia="zh-CN"/>
        </w:rPr>
        <w:t>left</w:t>
      </w:r>
      <w:r w:rsidR="00D7719C">
        <w:rPr>
          <w:rFonts w:eastAsia="宋体" w:hint="eastAsia"/>
          <w:sz w:val="21"/>
          <w:szCs w:val="21"/>
          <w:lang w:eastAsia="zh-CN"/>
        </w:rPr>
        <w:t xml:space="preserve"> edge is only </w:t>
      </w:r>
      <w:r w:rsidR="003D1348">
        <w:rPr>
          <w:rFonts w:eastAsia="宋体" w:hint="eastAsia"/>
          <w:sz w:val="21"/>
          <w:szCs w:val="21"/>
          <w:lang w:eastAsia="zh-CN"/>
        </w:rPr>
        <w:t>25</w:t>
      </w:r>
      <w:r w:rsidR="00D7719C">
        <w:rPr>
          <w:rFonts w:eastAsia="宋体" w:hint="eastAsia"/>
          <w:sz w:val="21"/>
          <w:szCs w:val="21"/>
          <w:lang w:eastAsia="zh-CN"/>
        </w:rPr>
        <w:t xml:space="preserve">0k for 11 RB configuration, which is smaller than the minimum guard band of 520k, which means the </w:t>
      </w:r>
      <w:r w:rsidR="00B66AB7">
        <w:rPr>
          <w:rFonts w:eastAsia="宋体" w:hint="eastAsia"/>
          <w:sz w:val="21"/>
          <w:szCs w:val="21"/>
          <w:lang w:eastAsia="zh-CN"/>
        </w:rPr>
        <w:t>RB#</w:t>
      </w:r>
      <w:r w:rsidR="00D7719C">
        <w:rPr>
          <w:rFonts w:eastAsia="宋体" w:hint="eastAsia"/>
          <w:sz w:val="21"/>
          <w:szCs w:val="21"/>
          <w:lang w:eastAsia="zh-CN"/>
        </w:rPr>
        <w:t>0 should be used as virtual GB and cannot be permitted to transmission, thus the RB number is reduced 1RB, i.e. 10RB for 5MHz@30kHz SCS</w:t>
      </w:r>
      <w:r w:rsidR="00CB25EF">
        <w:rPr>
          <w:rFonts w:eastAsia="宋体" w:hint="eastAsia"/>
          <w:sz w:val="21"/>
          <w:szCs w:val="21"/>
          <w:lang w:eastAsia="zh-CN"/>
        </w:rPr>
        <w:t>. At end,</w:t>
      </w:r>
      <w:r w:rsidR="00CB25EF" w:rsidRPr="00536000">
        <w:rPr>
          <w:rFonts w:eastAsia="宋体" w:hint="eastAsia"/>
          <w:sz w:val="21"/>
          <w:szCs w:val="21"/>
          <w:lang w:eastAsia="zh-CN"/>
        </w:rPr>
        <w:t xml:space="preserve"> </w:t>
      </w:r>
      <w:r w:rsidR="00CB25EF">
        <w:rPr>
          <w:rFonts w:eastAsia="宋体" w:hint="eastAsia"/>
          <w:sz w:val="21"/>
          <w:szCs w:val="21"/>
          <w:lang w:eastAsia="zh-CN"/>
        </w:rPr>
        <w:t xml:space="preserve">the raster </w:t>
      </w:r>
      <w:r w:rsidR="002A4EAF">
        <w:rPr>
          <w:rFonts w:eastAsia="宋体" w:hint="eastAsia"/>
          <w:sz w:val="21"/>
          <w:szCs w:val="21"/>
          <w:lang w:eastAsia="zh-CN"/>
        </w:rPr>
        <w:t xml:space="preserve">cannot </w:t>
      </w:r>
      <w:r w:rsidR="00CB25EF">
        <w:rPr>
          <w:rFonts w:eastAsia="宋体" w:hint="eastAsia"/>
          <w:sz w:val="21"/>
          <w:szCs w:val="21"/>
          <w:lang w:eastAsia="zh-CN"/>
        </w:rPr>
        <w:t>points</w:t>
      </w:r>
      <w:r w:rsidR="002A4EAF">
        <w:rPr>
          <w:rFonts w:eastAsia="宋体" w:hint="eastAsia"/>
          <w:sz w:val="21"/>
          <w:szCs w:val="21"/>
          <w:lang w:eastAsia="zh-CN"/>
        </w:rPr>
        <w:t xml:space="preserve"> </w:t>
      </w:r>
      <w:r w:rsidR="00CB25EF">
        <w:rPr>
          <w:rFonts w:eastAsia="宋体" w:hint="eastAsia"/>
          <w:sz w:val="21"/>
          <w:szCs w:val="21"/>
          <w:lang w:eastAsia="zh-CN"/>
        </w:rPr>
        <w:t>to</w:t>
      </w:r>
      <w:r w:rsidR="002A4EAF">
        <w:rPr>
          <w:rFonts w:eastAsia="宋体" w:hint="eastAsia"/>
          <w:sz w:val="21"/>
          <w:szCs w:val="21"/>
          <w:lang w:eastAsia="zh-CN"/>
        </w:rPr>
        <w:t xml:space="preserve"> the SC#0 of the RB#0</w:t>
      </w:r>
      <w:r w:rsidR="00CB25EF">
        <w:rPr>
          <w:rFonts w:eastAsia="宋体" w:hint="eastAsia"/>
          <w:sz w:val="21"/>
          <w:szCs w:val="21"/>
          <w:lang w:eastAsia="zh-CN"/>
        </w:rPr>
        <w:t xml:space="preserve"> </w:t>
      </w:r>
      <w:r w:rsidR="002A4EAF">
        <w:rPr>
          <w:rFonts w:eastAsia="宋体" w:hint="eastAsia"/>
          <w:sz w:val="21"/>
          <w:szCs w:val="21"/>
          <w:lang w:eastAsia="zh-CN"/>
        </w:rPr>
        <w:t xml:space="preserve">due to the RB#0 used as virtual GB. in this case, the raster points to the </w:t>
      </w:r>
      <w:r w:rsidR="002A4EAF">
        <w:rPr>
          <w:rFonts w:eastAsia="宋体"/>
          <w:sz w:val="21"/>
          <w:szCs w:val="21"/>
          <w:lang w:eastAsia="zh-CN"/>
        </w:rPr>
        <w:t>centre</w:t>
      </w:r>
      <w:r w:rsidR="002A4EAF">
        <w:rPr>
          <w:rFonts w:eastAsia="宋体" w:hint="eastAsia"/>
          <w:sz w:val="21"/>
          <w:szCs w:val="21"/>
          <w:lang w:eastAsia="zh-CN"/>
        </w:rPr>
        <w:t xml:space="preserve"> of the channel SC#0 of </w:t>
      </w:r>
      <w:r w:rsidR="002A4EAF" w:rsidRPr="00C77748">
        <w:rPr>
          <w:rFonts w:eastAsia="宋体"/>
          <w:i/>
          <w:sz w:val="21"/>
          <w:szCs w:val="21"/>
          <w:lang w:val="en-US" w:eastAsia="zh-CN"/>
        </w:rPr>
        <w:t>RB# N</w:t>
      </w:r>
      <w:r w:rsidR="002A4EAF" w:rsidRPr="00C77748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="002A4EAF" w:rsidRPr="00C77748">
        <w:rPr>
          <w:rFonts w:eastAsia="宋体"/>
          <w:i/>
          <w:sz w:val="21"/>
          <w:szCs w:val="21"/>
          <w:lang w:val="en-US" w:eastAsia="zh-CN"/>
        </w:rPr>
        <w:t>/2</w:t>
      </w:r>
      <w:r w:rsidR="002A4EAF">
        <w:rPr>
          <w:rFonts w:eastAsia="宋体" w:hint="eastAsia"/>
          <w:sz w:val="21"/>
          <w:szCs w:val="21"/>
          <w:lang w:val="en-US" w:eastAsia="zh-CN"/>
        </w:rPr>
        <w:t xml:space="preserve"> , similar with</w:t>
      </w:r>
      <w:r w:rsidR="002A4EAF">
        <w:rPr>
          <w:rFonts w:eastAsia="宋体" w:hint="eastAsia"/>
          <w:sz w:val="21"/>
          <w:szCs w:val="21"/>
          <w:lang w:eastAsia="zh-CN"/>
        </w:rPr>
        <w:t xml:space="preserve"> case (c)</w:t>
      </w:r>
      <w:r w:rsidR="002A4EAF">
        <w:rPr>
          <w:rFonts w:eastAsia="宋体" w:hint="eastAsia"/>
          <w:sz w:val="21"/>
          <w:szCs w:val="21"/>
          <w:lang w:val="en-US" w:eastAsia="zh-CN"/>
        </w:rPr>
        <w:t>.</w:t>
      </w:r>
    </w:p>
    <w:p w:rsidR="00433814" w:rsidRDefault="00433814" w:rsidP="00CB25EF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Based on the consideration above, it is proposed:</w:t>
      </w:r>
    </w:p>
    <w:p w:rsidR="00433814" w:rsidRPr="00E44622" w:rsidRDefault="00433814" w:rsidP="00CB25EF">
      <w:pPr>
        <w:rPr>
          <w:rFonts w:eastAsia="宋体"/>
          <w:b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 w:rsidR="007223D0">
        <w:rPr>
          <w:rFonts w:eastAsia="宋体" w:hint="eastAsia"/>
          <w:b/>
          <w:sz w:val="21"/>
          <w:szCs w:val="21"/>
          <w:lang w:val="en-US" w:eastAsia="zh-CN"/>
        </w:rPr>
        <w:t>2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.  </w:t>
      </w:r>
      <w:r w:rsidR="00E44622">
        <w:rPr>
          <w:rFonts w:eastAsia="宋体" w:hint="eastAsia"/>
          <w:b/>
          <w:sz w:val="21"/>
          <w:szCs w:val="21"/>
          <w:lang w:val="en-US" w:eastAsia="zh-CN"/>
        </w:rPr>
        <w:t xml:space="preserve">For the </w:t>
      </w:r>
      <w:r w:rsidR="00F31B11">
        <w:rPr>
          <w:rFonts w:eastAsia="宋体" w:hint="eastAsia"/>
          <w:b/>
          <w:sz w:val="21"/>
          <w:szCs w:val="21"/>
          <w:lang w:val="en-US" w:eastAsia="zh-CN"/>
        </w:rPr>
        <w:t xml:space="preserve">SCS based raster </w:t>
      </w:r>
      <w:r w:rsidR="00E44622" w:rsidRPr="00E44622">
        <w:rPr>
          <w:rFonts w:eastAsia="宋体"/>
          <w:b/>
          <w:sz w:val="21"/>
          <w:szCs w:val="21"/>
          <w:lang w:val="en-US" w:eastAsia="zh-CN"/>
        </w:rPr>
        <w:t>position mapping</w:t>
      </w:r>
      <w:r w:rsidR="00E44622">
        <w:rPr>
          <w:rFonts w:eastAsia="宋体" w:hint="eastAsia"/>
          <w:b/>
          <w:sz w:val="21"/>
          <w:szCs w:val="21"/>
          <w:lang w:val="en-US" w:eastAsia="zh-CN"/>
        </w:rPr>
        <w:t>:</w:t>
      </w:r>
      <w:r w:rsidR="00F31B11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</w:p>
    <w:p w:rsidR="00433814" w:rsidRPr="00E44622" w:rsidRDefault="00433814" w:rsidP="00433814">
      <w:pPr>
        <w:numPr>
          <w:ilvl w:val="1"/>
          <w:numId w:val="20"/>
        </w:numPr>
        <w:rPr>
          <w:rFonts w:eastAsia="宋体"/>
          <w:b/>
          <w:sz w:val="21"/>
          <w:szCs w:val="21"/>
          <w:lang w:val="en-US" w:eastAsia="zh-CN"/>
        </w:rPr>
      </w:pPr>
      <w:r w:rsidRPr="00E44622">
        <w:rPr>
          <w:rFonts w:eastAsia="宋体"/>
          <w:b/>
          <w:sz w:val="21"/>
          <w:szCs w:val="21"/>
          <w:lang w:val="en-US" w:eastAsia="zh-CN"/>
        </w:rPr>
        <w:t xml:space="preserve">Raster points to the center of the channel </w:t>
      </w:r>
    </w:p>
    <w:p w:rsidR="00433814" w:rsidRPr="00E44622" w:rsidRDefault="00433814" w:rsidP="00433814">
      <w:pPr>
        <w:numPr>
          <w:ilvl w:val="2"/>
          <w:numId w:val="20"/>
        </w:numPr>
        <w:rPr>
          <w:rFonts w:eastAsia="宋体"/>
          <w:b/>
          <w:sz w:val="21"/>
          <w:szCs w:val="21"/>
          <w:lang w:val="en-US" w:eastAsia="zh-CN"/>
        </w:rPr>
      </w:pPr>
      <w:r w:rsidRPr="00E44622">
        <w:rPr>
          <w:rFonts w:eastAsia="宋体"/>
          <w:b/>
          <w:sz w:val="21"/>
          <w:szCs w:val="21"/>
          <w:lang w:val="en-US" w:eastAsia="zh-CN"/>
        </w:rPr>
        <w:t>SC#0 of RB# NRB/2 for even number of RBs</w:t>
      </w:r>
    </w:p>
    <w:p w:rsidR="0091616B" w:rsidRPr="004B27FA" w:rsidRDefault="00433814" w:rsidP="004E656A">
      <w:pPr>
        <w:numPr>
          <w:ilvl w:val="2"/>
          <w:numId w:val="20"/>
        </w:numPr>
        <w:rPr>
          <w:rFonts w:eastAsia="宋体"/>
          <w:sz w:val="21"/>
          <w:szCs w:val="21"/>
          <w:lang w:eastAsia="zh-CN"/>
        </w:rPr>
      </w:pPr>
      <w:r w:rsidRPr="004B27FA">
        <w:rPr>
          <w:rFonts w:eastAsia="宋体"/>
          <w:b/>
          <w:sz w:val="21"/>
          <w:szCs w:val="21"/>
          <w:lang w:val="en-US" w:eastAsia="zh-CN"/>
        </w:rPr>
        <w:t>SC#6 of RB# int(NRB/2)for odd number of RBs</w:t>
      </w:r>
    </w:p>
    <w:bookmarkEnd w:id="8"/>
    <w:bookmarkEnd w:id="9"/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Conclusion</w:t>
      </w:r>
    </w:p>
    <w:p w:rsidR="000E6C9F" w:rsidRPr="00E56B0E" w:rsidRDefault="000E6C9F" w:rsidP="004F2D15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 xml:space="preserve">In this contribution, </w:t>
      </w:r>
      <w:r w:rsidR="004F2D15" w:rsidRPr="00E56B0E">
        <w:rPr>
          <w:rFonts w:eastAsia="宋体"/>
          <w:sz w:val="21"/>
          <w:szCs w:val="21"/>
          <w:lang w:eastAsia="zh-CN"/>
        </w:rPr>
        <w:t xml:space="preserve">some further discussions on </w:t>
      </w:r>
      <w:r w:rsidR="004F2D15">
        <w:rPr>
          <w:rFonts w:eastAsia="宋体" w:hint="eastAsia"/>
          <w:sz w:val="21"/>
          <w:szCs w:val="21"/>
          <w:lang w:eastAsia="zh-CN"/>
        </w:rPr>
        <w:t xml:space="preserve">NR </w:t>
      </w:r>
      <w:r w:rsidR="004F2D15" w:rsidRPr="00E56B0E">
        <w:rPr>
          <w:rFonts w:eastAsia="宋体"/>
          <w:sz w:val="21"/>
          <w:szCs w:val="21"/>
          <w:lang w:eastAsia="zh-CN"/>
        </w:rPr>
        <w:t>channel raster</w:t>
      </w:r>
      <w:r w:rsidR="00152A2D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 xml:space="preserve">and have the following </w:t>
      </w:r>
      <w:r w:rsidRPr="00E56B0E">
        <w:rPr>
          <w:rFonts w:eastAsia="宋体" w:hint="eastAsia"/>
          <w:sz w:val="21"/>
          <w:szCs w:val="21"/>
          <w:lang w:eastAsia="zh-CN"/>
        </w:rPr>
        <w:t>proposals</w:t>
      </w:r>
      <w:r w:rsidRPr="00E56B0E">
        <w:rPr>
          <w:rFonts w:eastAsia="宋体"/>
          <w:sz w:val="21"/>
          <w:szCs w:val="21"/>
          <w:lang w:eastAsia="zh-CN"/>
        </w:rPr>
        <w:t>:</w:t>
      </w:r>
    </w:p>
    <w:p w:rsidR="00152A2D" w:rsidRPr="00E56B0E" w:rsidRDefault="00152A2D" w:rsidP="00152A2D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1. 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>The channel raster f</w:t>
      </w:r>
      <w:r w:rsidR="00B15733"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NR bands above </w:t>
      </w:r>
      <w:r w:rsidR="00B15733" w:rsidRPr="00E56B0E">
        <w:rPr>
          <w:rFonts w:eastAsia="宋体"/>
          <w:b/>
          <w:sz w:val="21"/>
          <w:szCs w:val="21"/>
          <w:lang w:val="en-US" w:eastAsia="ja-JP"/>
        </w:rPr>
        <w:t>2.6GHz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, select </w:t>
      </w:r>
      <w:r w:rsidR="00B15733" w:rsidRPr="00E56B0E">
        <w:rPr>
          <w:rFonts w:eastAsia="宋体"/>
          <w:b/>
          <w:sz w:val="21"/>
          <w:szCs w:val="21"/>
          <w:lang w:val="en-US" w:eastAsia="ja-JP"/>
        </w:rPr>
        <w:t>subcarrier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based raster, </w:t>
      </w:r>
      <w:r w:rsidR="00B15733" w:rsidRPr="00E56B0E">
        <w:rPr>
          <w:rFonts w:eastAsia="宋体"/>
          <w:b/>
          <w:sz w:val="21"/>
          <w:szCs w:val="21"/>
          <w:lang w:val="en-US" w:eastAsia="zh-CN"/>
        </w:rPr>
        <w:t>i.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>e. 15kHz for range 1 and 60kHz for range 2.</w:t>
      </w:r>
      <w:r w:rsidR="00B15733" w:rsidRPr="00E56B0E">
        <w:rPr>
          <w:rFonts w:eastAsia="宋体"/>
          <w:b/>
          <w:sz w:val="21"/>
          <w:szCs w:val="21"/>
          <w:lang w:eastAsia="zh-CN"/>
        </w:rPr>
        <w:t xml:space="preserve"> </w:t>
      </w:r>
    </w:p>
    <w:p w:rsidR="005F0BCE" w:rsidRPr="00E44622" w:rsidRDefault="005F0BCE" w:rsidP="005F0BCE">
      <w:pPr>
        <w:rPr>
          <w:rFonts w:eastAsia="宋体"/>
          <w:b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 w:rsidR="007223D0">
        <w:rPr>
          <w:rFonts w:eastAsia="宋体" w:hint="eastAsia"/>
          <w:b/>
          <w:sz w:val="21"/>
          <w:szCs w:val="21"/>
          <w:lang w:val="en-US" w:eastAsia="zh-CN"/>
        </w:rPr>
        <w:t>2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. 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For the SCS based raster </w:t>
      </w:r>
      <w:r w:rsidRPr="00E44622">
        <w:rPr>
          <w:rFonts w:eastAsia="宋体"/>
          <w:b/>
          <w:sz w:val="21"/>
          <w:szCs w:val="21"/>
          <w:lang w:val="en-US" w:eastAsia="zh-CN"/>
        </w:rPr>
        <w:t>position mapping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: </w:t>
      </w:r>
    </w:p>
    <w:p w:rsidR="005F0BCE" w:rsidRPr="00E44622" w:rsidRDefault="005F0BCE" w:rsidP="005F0BCE">
      <w:pPr>
        <w:numPr>
          <w:ilvl w:val="1"/>
          <w:numId w:val="20"/>
        </w:numPr>
        <w:rPr>
          <w:rFonts w:eastAsia="宋体"/>
          <w:b/>
          <w:sz w:val="21"/>
          <w:szCs w:val="21"/>
          <w:lang w:val="en-US" w:eastAsia="zh-CN"/>
        </w:rPr>
      </w:pPr>
      <w:r w:rsidRPr="00E44622">
        <w:rPr>
          <w:rFonts w:eastAsia="宋体"/>
          <w:b/>
          <w:sz w:val="21"/>
          <w:szCs w:val="21"/>
          <w:lang w:val="en-US" w:eastAsia="zh-CN"/>
        </w:rPr>
        <w:t xml:space="preserve">Raster points to the center of the channel </w:t>
      </w:r>
    </w:p>
    <w:p w:rsidR="005F0BCE" w:rsidRPr="00E44622" w:rsidRDefault="005F0BCE" w:rsidP="005F0BCE">
      <w:pPr>
        <w:numPr>
          <w:ilvl w:val="2"/>
          <w:numId w:val="20"/>
        </w:numPr>
        <w:rPr>
          <w:rFonts w:eastAsia="宋体"/>
          <w:b/>
          <w:sz w:val="21"/>
          <w:szCs w:val="21"/>
          <w:lang w:val="en-US" w:eastAsia="zh-CN"/>
        </w:rPr>
      </w:pPr>
      <w:r w:rsidRPr="00E44622">
        <w:rPr>
          <w:rFonts w:eastAsia="宋体"/>
          <w:b/>
          <w:sz w:val="21"/>
          <w:szCs w:val="21"/>
          <w:lang w:val="en-US" w:eastAsia="zh-CN"/>
        </w:rPr>
        <w:t>SC#0 of RB# NRB/2 for even number of RBs</w:t>
      </w:r>
    </w:p>
    <w:p w:rsidR="005F0BCE" w:rsidRPr="004B27FA" w:rsidRDefault="005F0BCE" w:rsidP="005F0BCE">
      <w:pPr>
        <w:numPr>
          <w:ilvl w:val="2"/>
          <w:numId w:val="20"/>
        </w:numPr>
        <w:rPr>
          <w:rFonts w:eastAsia="宋体"/>
          <w:sz w:val="21"/>
          <w:szCs w:val="21"/>
          <w:lang w:eastAsia="zh-CN"/>
        </w:rPr>
      </w:pPr>
      <w:r w:rsidRPr="004B27FA">
        <w:rPr>
          <w:rFonts w:eastAsia="宋体"/>
          <w:b/>
          <w:sz w:val="21"/>
          <w:szCs w:val="21"/>
          <w:lang w:val="en-US" w:eastAsia="zh-CN"/>
        </w:rPr>
        <w:t>SC#6 of RB# int(NRB/2)for odd number of RBs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Reference</w:t>
      </w:r>
    </w:p>
    <w:bookmarkEnd w:id="6"/>
    <w:p w:rsidR="00EB32FB" w:rsidRDefault="00E5707C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>[1]R4-170</w:t>
      </w:r>
      <w:r w:rsidR="00EB32FB">
        <w:rPr>
          <w:rFonts w:eastAsia="宋体" w:hint="eastAsia"/>
          <w:sz w:val="21"/>
          <w:szCs w:val="21"/>
          <w:lang w:eastAsia="zh-CN"/>
        </w:rPr>
        <w:t>9934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EB32FB" w:rsidRPr="00EB32FB">
        <w:rPr>
          <w:rFonts w:eastAsia="宋体"/>
          <w:sz w:val="21"/>
          <w:szCs w:val="21"/>
          <w:lang w:eastAsia="zh-CN"/>
        </w:rPr>
        <w:t>WF on DL Channel Raster for NR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8E1FA3" w:rsidRPr="00E56B0E">
        <w:rPr>
          <w:rFonts w:eastAsia="宋体"/>
          <w:sz w:val="21"/>
          <w:szCs w:val="21"/>
          <w:lang w:eastAsia="zh-CN"/>
        </w:rPr>
        <w:t>Qualcomm Incorporated, Ericsson</w:t>
      </w:r>
    </w:p>
    <w:p w:rsidR="00FD6D5E" w:rsidRPr="00E56B0E" w:rsidRDefault="00FD6D5E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>[2] R4-170</w:t>
      </w:r>
      <w:r w:rsidR="0064400C">
        <w:rPr>
          <w:rFonts w:eastAsia="宋体" w:hint="eastAsia"/>
          <w:sz w:val="21"/>
          <w:szCs w:val="21"/>
          <w:lang w:eastAsia="zh-CN"/>
        </w:rPr>
        <w:t>9496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64400C">
        <w:rPr>
          <w:rFonts w:eastAsia="宋体" w:hint="eastAsia"/>
          <w:sz w:val="21"/>
          <w:szCs w:val="21"/>
          <w:lang w:eastAsia="zh-CN"/>
        </w:rPr>
        <w:t xml:space="preserve"> </w:t>
      </w:r>
      <w:r w:rsidR="0064400C" w:rsidRPr="0064400C">
        <w:rPr>
          <w:rFonts w:eastAsia="宋体" w:hint="eastAsia"/>
          <w:sz w:val="21"/>
          <w:szCs w:val="21"/>
          <w:lang w:eastAsia="zh-CN"/>
        </w:rPr>
        <w:t>NR channel raster and sync raster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Pr="00E56B0E">
        <w:rPr>
          <w:rFonts w:eastAsia="宋体"/>
          <w:sz w:val="21"/>
          <w:szCs w:val="21"/>
          <w:lang w:eastAsia="zh-CN"/>
        </w:rPr>
        <w:t>ZTE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>Corporation</w:t>
      </w:r>
    </w:p>
    <w:p w:rsidR="008C2BEE" w:rsidRPr="000F0E73" w:rsidRDefault="008C2BEE" w:rsidP="008E1FA3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[</w:t>
      </w:r>
      <w:r w:rsidR="00164845">
        <w:rPr>
          <w:rFonts w:eastAsia="宋体" w:hint="eastAsia"/>
          <w:sz w:val="21"/>
          <w:szCs w:val="21"/>
          <w:lang w:eastAsia="zh-CN"/>
        </w:rPr>
        <w:t>3</w:t>
      </w:r>
      <w:r>
        <w:rPr>
          <w:rFonts w:eastAsia="宋体" w:hint="eastAsia"/>
          <w:sz w:val="21"/>
          <w:szCs w:val="21"/>
          <w:lang w:eastAsia="zh-CN"/>
        </w:rPr>
        <w:t xml:space="preserve">] R4-17XXXX, </w:t>
      </w:r>
      <w:r w:rsidR="000F0E73" w:rsidRPr="000F0E73">
        <w:rPr>
          <w:rFonts w:eastAsia="宋体"/>
          <w:sz w:val="21"/>
          <w:szCs w:val="21"/>
          <w:lang w:eastAsia="zh-CN"/>
        </w:rPr>
        <w:t>Subcarrier based channel raster grid</w:t>
      </w:r>
      <w:r w:rsidR="000F0E73" w:rsidRPr="000F0E73">
        <w:rPr>
          <w:rFonts w:eastAsia="宋体" w:hint="eastAsia"/>
          <w:sz w:val="21"/>
          <w:szCs w:val="21"/>
          <w:lang w:eastAsia="zh-CN"/>
        </w:rPr>
        <w:t>, ZTE</w:t>
      </w:r>
    </w:p>
    <w:sectPr w:rsidR="008C2BEE" w:rsidRPr="000F0E73" w:rsidSect="00073567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110" w:rsidRDefault="00247110">
      <w:pPr>
        <w:spacing w:after="0"/>
      </w:pPr>
      <w:r>
        <w:separator/>
      </w:r>
    </w:p>
  </w:endnote>
  <w:endnote w:type="continuationSeparator" w:id="1">
    <w:p w:rsidR="00247110" w:rsidRDefault="002471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9F" w:rsidRDefault="000E6C9F">
    <w:pPr>
      <w:pStyle w:val="aff1"/>
    </w:pPr>
    <w:r>
      <w:tab/>
      <w:t xml:space="preserve"> </w:t>
    </w:r>
    <w:fldSimple w:instr=" PAGE ">
      <w:r w:rsidR="00164845">
        <w:rPr>
          <w:noProof/>
        </w:rPr>
        <w:t>3</w:t>
      </w:r>
    </w:fldSimple>
    <w:r>
      <w:rPr>
        <w:rFonts w:eastAsia="宋体" w:hint="eastAsia"/>
        <w:lang w:val="en-US" w:eastAsia="zh-CN"/>
      </w:rPr>
      <w:t>/</w:t>
    </w:r>
    <w:fldSimple w:instr=" NUMPAGES ">
      <w:r w:rsidR="00164845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110" w:rsidRDefault="00247110">
      <w:pPr>
        <w:spacing w:after="0"/>
      </w:pPr>
      <w:r>
        <w:separator/>
      </w:r>
    </w:p>
  </w:footnote>
  <w:footnote w:type="continuationSeparator" w:id="1">
    <w:p w:rsidR="00247110" w:rsidRDefault="0024711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198E097D"/>
    <w:multiLevelType w:val="hybridMultilevel"/>
    <w:tmpl w:val="6A68B9BE"/>
    <w:lvl w:ilvl="0" w:tplc="4432A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4B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4F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26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80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A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AF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181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C2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27C60846"/>
    <w:multiLevelType w:val="multilevel"/>
    <w:tmpl w:val="27C60846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FD46003"/>
    <w:multiLevelType w:val="hybridMultilevel"/>
    <w:tmpl w:val="347E0F4C"/>
    <w:lvl w:ilvl="0" w:tplc="4CFCA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EDB76">
      <w:start w:val="14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E5C4">
      <w:start w:val="14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1E7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100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E05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2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A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AE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E05BD5"/>
    <w:multiLevelType w:val="multilevel"/>
    <w:tmpl w:val="45E05BD5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F84F30"/>
    <w:multiLevelType w:val="multilevel"/>
    <w:tmpl w:val="46F84F30"/>
    <w:lvl w:ilvl="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64E3789"/>
    <w:multiLevelType w:val="multilevel"/>
    <w:tmpl w:val="711E211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2">
    <w:nsid w:val="576C0327"/>
    <w:multiLevelType w:val="multilevel"/>
    <w:tmpl w:val="576C0327"/>
    <w:lvl w:ilvl="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87C28A"/>
    <w:multiLevelType w:val="singleLevel"/>
    <w:tmpl w:val="5987C28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5AE71FF8"/>
    <w:multiLevelType w:val="hybridMultilevel"/>
    <w:tmpl w:val="2E06EA00"/>
    <w:lvl w:ilvl="0" w:tplc="B03C9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7BE0">
      <w:start w:val="1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62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02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EE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CD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E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E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CD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D5406B0"/>
    <w:multiLevelType w:val="hybridMultilevel"/>
    <w:tmpl w:val="97EA81B0"/>
    <w:lvl w:ilvl="0" w:tplc="B4721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B0E81C">
      <w:start w:val="11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6C0DC">
      <w:start w:val="11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AF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AD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61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9AF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29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EA7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18"/>
  </w:num>
  <w:num w:numId="8">
    <w:abstractNumId w:val="12"/>
  </w:num>
  <w:num w:numId="9">
    <w:abstractNumId w:val="10"/>
  </w:num>
  <w:num w:numId="10">
    <w:abstractNumId w:val="17"/>
  </w:num>
  <w:num w:numId="11">
    <w:abstractNumId w:val="19"/>
  </w:num>
  <w:num w:numId="12">
    <w:abstractNumId w:val="9"/>
  </w:num>
  <w:num w:numId="13">
    <w:abstractNumId w:val="7"/>
  </w:num>
  <w:num w:numId="14">
    <w:abstractNumId w:val="13"/>
  </w:num>
  <w:num w:numId="15">
    <w:abstractNumId w:val="5"/>
  </w:num>
  <w:num w:numId="16">
    <w:abstractNumId w:val="11"/>
  </w:num>
  <w:num w:numId="17">
    <w:abstractNumId w:val="3"/>
  </w:num>
  <w:num w:numId="18">
    <w:abstractNumId w:val="14"/>
  </w:num>
  <w:num w:numId="19">
    <w:abstractNumId w:val="16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 fillcolor="white">
      <v:fill color="white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62732C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8ED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D01"/>
    <w:rsid w:val="00003F40"/>
    <w:rsid w:val="00003FCF"/>
    <w:rsid w:val="00004063"/>
    <w:rsid w:val="00004176"/>
    <w:rsid w:val="000048BB"/>
    <w:rsid w:val="000050BF"/>
    <w:rsid w:val="000052BA"/>
    <w:rsid w:val="00005575"/>
    <w:rsid w:val="00005789"/>
    <w:rsid w:val="00006019"/>
    <w:rsid w:val="0000613E"/>
    <w:rsid w:val="00006558"/>
    <w:rsid w:val="000067FD"/>
    <w:rsid w:val="000068A9"/>
    <w:rsid w:val="00006A65"/>
    <w:rsid w:val="00006CBC"/>
    <w:rsid w:val="00006E1B"/>
    <w:rsid w:val="0000725B"/>
    <w:rsid w:val="000072EE"/>
    <w:rsid w:val="000074AB"/>
    <w:rsid w:val="00007660"/>
    <w:rsid w:val="000078C2"/>
    <w:rsid w:val="0000797C"/>
    <w:rsid w:val="0000797D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5D0E"/>
    <w:rsid w:val="00016150"/>
    <w:rsid w:val="000167CC"/>
    <w:rsid w:val="00016B01"/>
    <w:rsid w:val="00016B9B"/>
    <w:rsid w:val="00016DC3"/>
    <w:rsid w:val="00017204"/>
    <w:rsid w:val="00017612"/>
    <w:rsid w:val="0001798C"/>
    <w:rsid w:val="00017A6C"/>
    <w:rsid w:val="00017BE9"/>
    <w:rsid w:val="00017C43"/>
    <w:rsid w:val="000207EC"/>
    <w:rsid w:val="00020ADA"/>
    <w:rsid w:val="00020F48"/>
    <w:rsid w:val="000212D1"/>
    <w:rsid w:val="00021DAE"/>
    <w:rsid w:val="00022793"/>
    <w:rsid w:val="00022A32"/>
    <w:rsid w:val="00022E4A"/>
    <w:rsid w:val="00022ED3"/>
    <w:rsid w:val="00023276"/>
    <w:rsid w:val="0002336F"/>
    <w:rsid w:val="00023AA4"/>
    <w:rsid w:val="00023C93"/>
    <w:rsid w:val="00023E5C"/>
    <w:rsid w:val="00023FBB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8A4"/>
    <w:rsid w:val="000259BC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3D19"/>
    <w:rsid w:val="0003419C"/>
    <w:rsid w:val="00034292"/>
    <w:rsid w:val="00034562"/>
    <w:rsid w:val="00034A39"/>
    <w:rsid w:val="00034EDF"/>
    <w:rsid w:val="000353C2"/>
    <w:rsid w:val="00035CEB"/>
    <w:rsid w:val="00036249"/>
    <w:rsid w:val="00036452"/>
    <w:rsid w:val="000365C7"/>
    <w:rsid w:val="00036740"/>
    <w:rsid w:val="00036813"/>
    <w:rsid w:val="00036CA4"/>
    <w:rsid w:val="00036E34"/>
    <w:rsid w:val="000372A3"/>
    <w:rsid w:val="00037364"/>
    <w:rsid w:val="0003743F"/>
    <w:rsid w:val="0003796E"/>
    <w:rsid w:val="00037A0A"/>
    <w:rsid w:val="000407C3"/>
    <w:rsid w:val="00040ECD"/>
    <w:rsid w:val="0004127F"/>
    <w:rsid w:val="000414E9"/>
    <w:rsid w:val="00042230"/>
    <w:rsid w:val="000428E4"/>
    <w:rsid w:val="00042C0B"/>
    <w:rsid w:val="0004306A"/>
    <w:rsid w:val="000431EE"/>
    <w:rsid w:val="0004348B"/>
    <w:rsid w:val="0004349D"/>
    <w:rsid w:val="000436AD"/>
    <w:rsid w:val="0004374B"/>
    <w:rsid w:val="00043981"/>
    <w:rsid w:val="00043B58"/>
    <w:rsid w:val="00043BC5"/>
    <w:rsid w:val="00043C2C"/>
    <w:rsid w:val="00043E04"/>
    <w:rsid w:val="000442D9"/>
    <w:rsid w:val="00044776"/>
    <w:rsid w:val="00044C08"/>
    <w:rsid w:val="00045C2E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1F9B"/>
    <w:rsid w:val="000521E8"/>
    <w:rsid w:val="000523F8"/>
    <w:rsid w:val="000527E3"/>
    <w:rsid w:val="00052AC2"/>
    <w:rsid w:val="00052E57"/>
    <w:rsid w:val="00052F71"/>
    <w:rsid w:val="00053200"/>
    <w:rsid w:val="000536D3"/>
    <w:rsid w:val="00053AAA"/>
    <w:rsid w:val="00054128"/>
    <w:rsid w:val="00054629"/>
    <w:rsid w:val="00054633"/>
    <w:rsid w:val="000546F6"/>
    <w:rsid w:val="0005476A"/>
    <w:rsid w:val="000548AE"/>
    <w:rsid w:val="00054B2D"/>
    <w:rsid w:val="00054B6E"/>
    <w:rsid w:val="00054F7A"/>
    <w:rsid w:val="000552EB"/>
    <w:rsid w:val="00055373"/>
    <w:rsid w:val="000558EA"/>
    <w:rsid w:val="00055FF1"/>
    <w:rsid w:val="00056262"/>
    <w:rsid w:val="00056316"/>
    <w:rsid w:val="00057315"/>
    <w:rsid w:val="0005741B"/>
    <w:rsid w:val="00057440"/>
    <w:rsid w:val="000574E9"/>
    <w:rsid w:val="00057578"/>
    <w:rsid w:val="000575CE"/>
    <w:rsid w:val="00057F83"/>
    <w:rsid w:val="0006031D"/>
    <w:rsid w:val="000605E2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CFD"/>
    <w:rsid w:val="00061DEA"/>
    <w:rsid w:val="000622D3"/>
    <w:rsid w:val="000623D4"/>
    <w:rsid w:val="0006258D"/>
    <w:rsid w:val="00062789"/>
    <w:rsid w:val="00062821"/>
    <w:rsid w:val="00062A3B"/>
    <w:rsid w:val="00062C22"/>
    <w:rsid w:val="0006304B"/>
    <w:rsid w:val="0006356F"/>
    <w:rsid w:val="00063E7B"/>
    <w:rsid w:val="00064173"/>
    <w:rsid w:val="0006438F"/>
    <w:rsid w:val="000646FC"/>
    <w:rsid w:val="00064CB1"/>
    <w:rsid w:val="000652CF"/>
    <w:rsid w:val="00065393"/>
    <w:rsid w:val="00065510"/>
    <w:rsid w:val="0006557E"/>
    <w:rsid w:val="000655D4"/>
    <w:rsid w:val="000655EF"/>
    <w:rsid w:val="00065B22"/>
    <w:rsid w:val="00065CD5"/>
    <w:rsid w:val="00065DC9"/>
    <w:rsid w:val="000660A8"/>
    <w:rsid w:val="00066519"/>
    <w:rsid w:val="0006697D"/>
    <w:rsid w:val="00066B20"/>
    <w:rsid w:val="00066D0D"/>
    <w:rsid w:val="000674F7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1C0F"/>
    <w:rsid w:val="000724B4"/>
    <w:rsid w:val="00072EDF"/>
    <w:rsid w:val="00072FA9"/>
    <w:rsid w:val="000732DF"/>
    <w:rsid w:val="00073567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5F2"/>
    <w:rsid w:val="00075BD5"/>
    <w:rsid w:val="00075D23"/>
    <w:rsid w:val="00075D6F"/>
    <w:rsid w:val="0007620E"/>
    <w:rsid w:val="00076A4D"/>
    <w:rsid w:val="00076D34"/>
    <w:rsid w:val="00077175"/>
    <w:rsid w:val="000773C2"/>
    <w:rsid w:val="00077703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439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1E1"/>
    <w:rsid w:val="000841F2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DED"/>
    <w:rsid w:val="00085F72"/>
    <w:rsid w:val="000860E4"/>
    <w:rsid w:val="000870F4"/>
    <w:rsid w:val="00087120"/>
    <w:rsid w:val="0008742F"/>
    <w:rsid w:val="00087879"/>
    <w:rsid w:val="00087D45"/>
    <w:rsid w:val="000905E9"/>
    <w:rsid w:val="000907E8"/>
    <w:rsid w:val="000909DB"/>
    <w:rsid w:val="00090A09"/>
    <w:rsid w:val="00090D08"/>
    <w:rsid w:val="00090D17"/>
    <w:rsid w:val="00090D6A"/>
    <w:rsid w:val="00091527"/>
    <w:rsid w:val="000916A6"/>
    <w:rsid w:val="00091979"/>
    <w:rsid w:val="00092565"/>
    <w:rsid w:val="000928DA"/>
    <w:rsid w:val="0009307B"/>
    <w:rsid w:val="0009321C"/>
    <w:rsid w:val="00093A27"/>
    <w:rsid w:val="000943C0"/>
    <w:rsid w:val="00094702"/>
    <w:rsid w:val="000947DB"/>
    <w:rsid w:val="000949B0"/>
    <w:rsid w:val="00094C43"/>
    <w:rsid w:val="00094F97"/>
    <w:rsid w:val="00095331"/>
    <w:rsid w:val="00095A2F"/>
    <w:rsid w:val="00095CF4"/>
    <w:rsid w:val="00095E82"/>
    <w:rsid w:val="000961AB"/>
    <w:rsid w:val="000961BE"/>
    <w:rsid w:val="00096A18"/>
    <w:rsid w:val="00096B3B"/>
    <w:rsid w:val="0009722A"/>
    <w:rsid w:val="00097964"/>
    <w:rsid w:val="00097992"/>
    <w:rsid w:val="000A000F"/>
    <w:rsid w:val="000A04A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328"/>
    <w:rsid w:val="000A3769"/>
    <w:rsid w:val="000A3917"/>
    <w:rsid w:val="000A3C3A"/>
    <w:rsid w:val="000A3D93"/>
    <w:rsid w:val="000A403E"/>
    <w:rsid w:val="000A40EC"/>
    <w:rsid w:val="000A4678"/>
    <w:rsid w:val="000A531E"/>
    <w:rsid w:val="000A5614"/>
    <w:rsid w:val="000A5966"/>
    <w:rsid w:val="000A6074"/>
    <w:rsid w:val="000A683D"/>
    <w:rsid w:val="000A6B30"/>
    <w:rsid w:val="000A7066"/>
    <w:rsid w:val="000A72DC"/>
    <w:rsid w:val="000A7B74"/>
    <w:rsid w:val="000B0382"/>
    <w:rsid w:val="000B0771"/>
    <w:rsid w:val="000B09FB"/>
    <w:rsid w:val="000B0DBD"/>
    <w:rsid w:val="000B0F64"/>
    <w:rsid w:val="000B10A7"/>
    <w:rsid w:val="000B1341"/>
    <w:rsid w:val="000B2248"/>
    <w:rsid w:val="000B2576"/>
    <w:rsid w:val="000B2773"/>
    <w:rsid w:val="000B2A80"/>
    <w:rsid w:val="000B316F"/>
    <w:rsid w:val="000B31EC"/>
    <w:rsid w:val="000B322A"/>
    <w:rsid w:val="000B35C1"/>
    <w:rsid w:val="000B369C"/>
    <w:rsid w:val="000B3710"/>
    <w:rsid w:val="000B3859"/>
    <w:rsid w:val="000B38E3"/>
    <w:rsid w:val="000B3B1F"/>
    <w:rsid w:val="000B3B6D"/>
    <w:rsid w:val="000B3E4D"/>
    <w:rsid w:val="000B4152"/>
    <w:rsid w:val="000B4289"/>
    <w:rsid w:val="000B4367"/>
    <w:rsid w:val="000B438B"/>
    <w:rsid w:val="000B5794"/>
    <w:rsid w:val="000B5F0A"/>
    <w:rsid w:val="000B5F78"/>
    <w:rsid w:val="000B5F7E"/>
    <w:rsid w:val="000B609D"/>
    <w:rsid w:val="000B6385"/>
    <w:rsid w:val="000B63FB"/>
    <w:rsid w:val="000B6E87"/>
    <w:rsid w:val="000B72A0"/>
    <w:rsid w:val="000B754D"/>
    <w:rsid w:val="000B7E8C"/>
    <w:rsid w:val="000C011B"/>
    <w:rsid w:val="000C0182"/>
    <w:rsid w:val="000C07BD"/>
    <w:rsid w:val="000C082F"/>
    <w:rsid w:val="000C088B"/>
    <w:rsid w:val="000C0C7F"/>
    <w:rsid w:val="000C0C9E"/>
    <w:rsid w:val="000C0DD9"/>
    <w:rsid w:val="000C10A2"/>
    <w:rsid w:val="000C10EE"/>
    <w:rsid w:val="000C1207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6FE"/>
    <w:rsid w:val="000C4928"/>
    <w:rsid w:val="000C4A1E"/>
    <w:rsid w:val="000C4A25"/>
    <w:rsid w:val="000C4A76"/>
    <w:rsid w:val="000C4CFE"/>
    <w:rsid w:val="000C4EDA"/>
    <w:rsid w:val="000C5293"/>
    <w:rsid w:val="000C534F"/>
    <w:rsid w:val="000C5FB6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67D"/>
    <w:rsid w:val="000C7733"/>
    <w:rsid w:val="000C791B"/>
    <w:rsid w:val="000C7A28"/>
    <w:rsid w:val="000C7A6A"/>
    <w:rsid w:val="000C7DB8"/>
    <w:rsid w:val="000C7F2E"/>
    <w:rsid w:val="000D006C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4"/>
    <w:rsid w:val="000D6638"/>
    <w:rsid w:val="000D6947"/>
    <w:rsid w:val="000D6A30"/>
    <w:rsid w:val="000D6AA8"/>
    <w:rsid w:val="000D70CC"/>
    <w:rsid w:val="000D710D"/>
    <w:rsid w:val="000D783E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4F5F"/>
    <w:rsid w:val="000E5883"/>
    <w:rsid w:val="000E58AE"/>
    <w:rsid w:val="000E5E67"/>
    <w:rsid w:val="000E63BA"/>
    <w:rsid w:val="000E6452"/>
    <w:rsid w:val="000E6817"/>
    <w:rsid w:val="000E6834"/>
    <w:rsid w:val="000E6A95"/>
    <w:rsid w:val="000E6C9F"/>
    <w:rsid w:val="000E730E"/>
    <w:rsid w:val="000E7346"/>
    <w:rsid w:val="000E74B5"/>
    <w:rsid w:val="000E74E3"/>
    <w:rsid w:val="000E775F"/>
    <w:rsid w:val="000E782C"/>
    <w:rsid w:val="000F01AE"/>
    <w:rsid w:val="000F025B"/>
    <w:rsid w:val="000F029B"/>
    <w:rsid w:val="000F035C"/>
    <w:rsid w:val="000F0789"/>
    <w:rsid w:val="000F0E73"/>
    <w:rsid w:val="000F0EF9"/>
    <w:rsid w:val="000F0F92"/>
    <w:rsid w:val="000F0FE7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61D5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1FDD"/>
    <w:rsid w:val="001028EF"/>
    <w:rsid w:val="00102E6A"/>
    <w:rsid w:val="00103038"/>
    <w:rsid w:val="001041BD"/>
    <w:rsid w:val="001042ED"/>
    <w:rsid w:val="0010446C"/>
    <w:rsid w:val="001044DF"/>
    <w:rsid w:val="001046B2"/>
    <w:rsid w:val="00104DCC"/>
    <w:rsid w:val="00104EB9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830"/>
    <w:rsid w:val="00113A08"/>
    <w:rsid w:val="00113B38"/>
    <w:rsid w:val="00114137"/>
    <w:rsid w:val="00114391"/>
    <w:rsid w:val="001145E4"/>
    <w:rsid w:val="00114B49"/>
    <w:rsid w:val="00114EB0"/>
    <w:rsid w:val="00114F97"/>
    <w:rsid w:val="00115028"/>
    <w:rsid w:val="00115666"/>
    <w:rsid w:val="001158EA"/>
    <w:rsid w:val="00115CC4"/>
    <w:rsid w:val="00115CCC"/>
    <w:rsid w:val="00115DE3"/>
    <w:rsid w:val="00115FA5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AFC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0A0"/>
    <w:rsid w:val="001238E4"/>
    <w:rsid w:val="00123C9C"/>
    <w:rsid w:val="00124690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0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F3D"/>
    <w:rsid w:val="00135409"/>
    <w:rsid w:val="001359C7"/>
    <w:rsid w:val="00135B37"/>
    <w:rsid w:val="00135C0C"/>
    <w:rsid w:val="0013613A"/>
    <w:rsid w:val="001362D4"/>
    <w:rsid w:val="00136403"/>
    <w:rsid w:val="001365FA"/>
    <w:rsid w:val="001369AA"/>
    <w:rsid w:val="00136A4E"/>
    <w:rsid w:val="00136BF2"/>
    <w:rsid w:val="001372CB"/>
    <w:rsid w:val="00137988"/>
    <w:rsid w:val="00137E5F"/>
    <w:rsid w:val="0014023E"/>
    <w:rsid w:val="00140385"/>
    <w:rsid w:val="00140452"/>
    <w:rsid w:val="0014094C"/>
    <w:rsid w:val="00140C79"/>
    <w:rsid w:val="00141B80"/>
    <w:rsid w:val="00141BF3"/>
    <w:rsid w:val="00141CB7"/>
    <w:rsid w:val="00141E03"/>
    <w:rsid w:val="00141ECD"/>
    <w:rsid w:val="00142234"/>
    <w:rsid w:val="001424E6"/>
    <w:rsid w:val="00143170"/>
    <w:rsid w:val="00144347"/>
    <w:rsid w:val="001446FF"/>
    <w:rsid w:val="001448E8"/>
    <w:rsid w:val="00144AA6"/>
    <w:rsid w:val="00144D5D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AF0"/>
    <w:rsid w:val="00150DED"/>
    <w:rsid w:val="001512E7"/>
    <w:rsid w:val="00151B9D"/>
    <w:rsid w:val="00151F0C"/>
    <w:rsid w:val="00152256"/>
    <w:rsid w:val="00152710"/>
    <w:rsid w:val="001528B8"/>
    <w:rsid w:val="00152A2D"/>
    <w:rsid w:val="00152AF3"/>
    <w:rsid w:val="001531B7"/>
    <w:rsid w:val="00153206"/>
    <w:rsid w:val="00153DDC"/>
    <w:rsid w:val="0015467A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31C"/>
    <w:rsid w:val="001564C4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61C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42"/>
    <w:rsid w:val="001637E8"/>
    <w:rsid w:val="001638F9"/>
    <w:rsid w:val="00163CF2"/>
    <w:rsid w:val="00163EEC"/>
    <w:rsid w:val="00164364"/>
    <w:rsid w:val="00164845"/>
    <w:rsid w:val="00164AA2"/>
    <w:rsid w:val="00164B63"/>
    <w:rsid w:val="00164B64"/>
    <w:rsid w:val="00164CDF"/>
    <w:rsid w:val="00164D31"/>
    <w:rsid w:val="00164D78"/>
    <w:rsid w:val="00164EDC"/>
    <w:rsid w:val="00165C05"/>
    <w:rsid w:val="00166186"/>
    <w:rsid w:val="0016626C"/>
    <w:rsid w:val="001664E1"/>
    <w:rsid w:val="00166A31"/>
    <w:rsid w:val="00166ADE"/>
    <w:rsid w:val="00166B3C"/>
    <w:rsid w:val="00166E10"/>
    <w:rsid w:val="00167708"/>
    <w:rsid w:val="00170042"/>
    <w:rsid w:val="001700E7"/>
    <w:rsid w:val="00170C63"/>
    <w:rsid w:val="00170CBD"/>
    <w:rsid w:val="00170F2D"/>
    <w:rsid w:val="001715BF"/>
    <w:rsid w:val="001719D8"/>
    <w:rsid w:val="001719FC"/>
    <w:rsid w:val="00172EC2"/>
    <w:rsid w:val="00173801"/>
    <w:rsid w:val="00173804"/>
    <w:rsid w:val="001739B6"/>
    <w:rsid w:val="00173A0E"/>
    <w:rsid w:val="00174013"/>
    <w:rsid w:val="001745BA"/>
    <w:rsid w:val="001746B6"/>
    <w:rsid w:val="00174DEC"/>
    <w:rsid w:val="00175233"/>
    <w:rsid w:val="00175C30"/>
    <w:rsid w:val="0017626E"/>
    <w:rsid w:val="00176301"/>
    <w:rsid w:val="0017660A"/>
    <w:rsid w:val="0017660F"/>
    <w:rsid w:val="0017661B"/>
    <w:rsid w:val="00176821"/>
    <w:rsid w:val="001769A5"/>
    <w:rsid w:val="00176A99"/>
    <w:rsid w:val="00176AF2"/>
    <w:rsid w:val="00176D05"/>
    <w:rsid w:val="0017756E"/>
    <w:rsid w:val="00177586"/>
    <w:rsid w:val="001775AD"/>
    <w:rsid w:val="001776B3"/>
    <w:rsid w:val="0017776A"/>
    <w:rsid w:val="00177D89"/>
    <w:rsid w:val="00180597"/>
    <w:rsid w:val="001806D4"/>
    <w:rsid w:val="001808F2"/>
    <w:rsid w:val="00180EA9"/>
    <w:rsid w:val="00181062"/>
    <w:rsid w:val="00181069"/>
    <w:rsid w:val="0018108B"/>
    <w:rsid w:val="0018122E"/>
    <w:rsid w:val="00181240"/>
    <w:rsid w:val="00181331"/>
    <w:rsid w:val="001816B9"/>
    <w:rsid w:val="00181A59"/>
    <w:rsid w:val="00182171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1FE5"/>
    <w:rsid w:val="0019200C"/>
    <w:rsid w:val="00192068"/>
    <w:rsid w:val="0019227A"/>
    <w:rsid w:val="001924D0"/>
    <w:rsid w:val="001924D3"/>
    <w:rsid w:val="00192D61"/>
    <w:rsid w:val="0019342E"/>
    <w:rsid w:val="001937A3"/>
    <w:rsid w:val="00193850"/>
    <w:rsid w:val="00193CE4"/>
    <w:rsid w:val="00193D02"/>
    <w:rsid w:val="00193FAF"/>
    <w:rsid w:val="00193FE8"/>
    <w:rsid w:val="001941BB"/>
    <w:rsid w:val="001941C2"/>
    <w:rsid w:val="0019487C"/>
    <w:rsid w:val="001948A7"/>
    <w:rsid w:val="0019498D"/>
    <w:rsid w:val="00194EA0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591"/>
    <w:rsid w:val="001A09C9"/>
    <w:rsid w:val="001A0CE9"/>
    <w:rsid w:val="001A0D45"/>
    <w:rsid w:val="001A12A7"/>
    <w:rsid w:val="001A14A9"/>
    <w:rsid w:val="001A15F0"/>
    <w:rsid w:val="001A1B71"/>
    <w:rsid w:val="001A1C2C"/>
    <w:rsid w:val="001A1C31"/>
    <w:rsid w:val="001A2007"/>
    <w:rsid w:val="001A2382"/>
    <w:rsid w:val="001A26B0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D7A"/>
    <w:rsid w:val="001A5E11"/>
    <w:rsid w:val="001A6283"/>
    <w:rsid w:val="001A6A36"/>
    <w:rsid w:val="001A6F2C"/>
    <w:rsid w:val="001A6F36"/>
    <w:rsid w:val="001A7881"/>
    <w:rsid w:val="001A78ED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1DE"/>
    <w:rsid w:val="001B3515"/>
    <w:rsid w:val="001B3CE4"/>
    <w:rsid w:val="001B3F29"/>
    <w:rsid w:val="001B3FE7"/>
    <w:rsid w:val="001B4066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266"/>
    <w:rsid w:val="001B6380"/>
    <w:rsid w:val="001B692C"/>
    <w:rsid w:val="001B6BE0"/>
    <w:rsid w:val="001B6CDE"/>
    <w:rsid w:val="001B6D94"/>
    <w:rsid w:val="001B6E1D"/>
    <w:rsid w:val="001B6ECA"/>
    <w:rsid w:val="001B6F35"/>
    <w:rsid w:val="001B7127"/>
    <w:rsid w:val="001B7452"/>
    <w:rsid w:val="001B78A3"/>
    <w:rsid w:val="001B79C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855"/>
    <w:rsid w:val="001C3DBF"/>
    <w:rsid w:val="001C416D"/>
    <w:rsid w:val="001C45EC"/>
    <w:rsid w:val="001C5186"/>
    <w:rsid w:val="001C52E3"/>
    <w:rsid w:val="001C57A7"/>
    <w:rsid w:val="001C5B9B"/>
    <w:rsid w:val="001C6751"/>
    <w:rsid w:val="001C6C0F"/>
    <w:rsid w:val="001C6DF7"/>
    <w:rsid w:val="001C6E05"/>
    <w:rsid w:val="001C7747"/>
    <w:rsid w:val="001C79A9"/>
    <w:rsid w:val="001D0182"/>
    <w:rsid w:val="001D02ED"/>
    <w:rsid w:val="001D0B2A"/>
    <w:rsid w:val="001D192F"/>
    <w:rsid w:val="001D19DF"/>
    <w:rsid w:val="001D1BA1"/>
    <w:rsid w:val="001D1EAA"/>
    <w:rsid w:val="001D21AF"/>
    <w:rsid w:val="001D2C4A"/>
    <w:rsid w:val="001D2F8D"/>
    <w:rsid w:val="001D2FFA"/>
    <w:rsid w:val="001D3A0B"/>
    <w:rsid w:val="001D3A18"/>
    <w:rsid w:val="001D3C0A"/>
    <w:rsid w:val="001D3E21"/>
    <w:rsid w:val="001D41FE"/>
    <w:rsid w:val="001D452C"/>
    <w:rsid w:val="001D4630"/>
    <w:rsid w:val="001D484A"/>
    <w:rsid w:val="001D4896"/>
    <w:rsid w:val="001D4945"/>
    <w:rsid w:val="001D4B80"/>
    <w:rsid w:val="001D4EA5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06F"/>
    <w:rsid w:val="001D711B"/>
    <w:rsid w:val="001D78B5"/>
    <w:rsid w:val="001D7D0E"/>
    <w:rsid w:val="001D7F30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23D"/>
    <w:rsid w:val="001E3784"/>
    <w:rsid w:val="001E37E3"/>
    <w:rsid w:val="001E3BE4"/>
    <w:rsid w:val="001E3CDC"/>
    <w:rsid w:val="001E3DD9"/>
    <w:rsid w:val="001E3DF9"/>
    <w:rsid w:val="001E3E52"/>
    <w:rsid w:val="001E407B"/>
    <w:rsid w:val="001E41F3"/>
    <w:rsid w:val="001E49B1"/>
    <w:rsid w:val="001E4AA3"/>
    <w:rsid w:val="001E4CB4"/>
    <w:rsid w:val="001E4D5A"/>
    <w:rsid w:val="001E4DB4"/>
    <w:rsid w:val="001E50E2"/>
    <w:rsid w:val="001E54C1"/>
    <w:rsid w:val="001E5728"/>
    <w:rsid w:val="001E5B32"/>
    <w:rsid w:val="001E5FFD"/>
    <w:rsid w:val="001E6238"/>
    <w:rsid w:val="001E667E"/>
    <w:rsid w:val="001E69E1"/>
    <w:rsid w:val="001E6C42"/>
    <w:rsid w:val="001E7299"/>
    <w:rsid w:val="001E79A3"/>
    <w:rsid w:val="001E7D40"/>
    <w:rsid w:val="001F0201"/>
    <w:rsid w:val="001F0DEF"/>
    <w:rsid w:val="001F1101"/>
    <w:rsid w:val="001F11E2"/>
    <w:rsid w:val="001F1309"/>
    <w:rsid w:val="001F14E3"/>
    <w:rsid w:val="001F1612"/>
    <w:rsid w:val="001F1CBC"/>
    <w:rsid w:val="001F2175"/>
    <w:rsid w:val="001F244A"/>
    <w:rsid w:val="001F2777"/>
    <w:rsid w:val="001F2A47"/>
    <w:rsid w:val="001F2C04"/>
    <w:rsid w:val="001F3470"/>
    <w:rsid w:val="001F386E"/>
    <w:rsid w:val="001F3FED"/>
    <w:rsid w:val="001F4465"/>
    <w:rsid w:val="001F4C4B"/>
    <w:rsid w:val="001F4DCC"/>
    <w:rsid w:val="001F52DA"/>
    <w:rsid w:val="001F56FF"/>
    <w:rsid w:val="001F5737"/>
    <w:rsid w:val="001F5790"/>
    <w:rsid w:val="001F5E58"/>
    <w:rsid w:val="001F5FB4"/>
    <w:rsid w:val="001F61FA"/>
    <w:rsid w:val="001F69D6"/>
    <w:rsid w:val="001F772D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895"/>
    <w:rsid w:val="00201C66"/>
    <w:rsid w:val="00201FC6"/>
    <w:rsid w:val="00202363"/>
    <w:rsid w:val="002023A8"/>
    <w:rsid w:val="002024BF"/>
    <w:rsid w:val="002024F4"/>
    <w:rsid w:val="00202978"/>
    <w:rsid w:val="00202AD1"/>
    <w:rsid w:val="0020390E"/>
    <w:rsid w:val="00203B2A"/>
    <w:rsid w:val="002044FE"/>
    <w:rsid w:val="00204DE2"/>
    <w:rsid w:val="002050DE"/>
    <w:rsid w:val="0020510A"/>
    <w:rsid w:val="0020587A"/>
    <w:rsid w:val="00205E95"/>
    <w:rsid w:val="00206431"/>
    <w:rsid w:val="00206464"/>
    <w:rsid w:val="00206AE3"/>
    <w:rsid w:val="00206BBE"/>
    <w:rsid w:val="00206F26"/>
    <w:rsid w:val="002076C9"/>
    <w:rsid w:val="00207793"/>
    <w:rsid w:val="00207ACF"/>
    <w:rsid w:val="0021036C"/>
    <w:rsid w:val="002103D8"/>
    <w:rsid w:val="0021058D"/>
    <w:rsid w:val="00210612"/>
    <w:rsid w:val="00210C15"/>
    <w:rsid w:val="00211326"/>
    <w:rsid w:val="002118AD"/>
    <w:rsid w:val="00211AEB"/>
    <w:rsid w:val="00211F79"/>
    <w:rsid w:val="002124C2"/>
    <w:rsid w:val="00212BAB"/>
    <w:rsid w:val="00212DB9"/>
    <w:rsid w:val="00212F1A"/>
    <w:rsid w:val="00213D32"/>
    <w:rsid w:val="00213F9B"/>
    <w:rsid w:val="00214333"/>
    <w:rsid w:val="00214544"/>
    <w:rsid w:val="0021468D"/>
    <w:rsid w:val="002146EA"/>
    <w:rsid w:val="002146F1"/>
    <w:rsid w:val="00214772"/>
    <w:rsid w:val="00214885"/>
    <w:rsid w:val="00214B1C"/>
    <w:rsid w:val="00214B36"/>
    <w:rsid w:val="0021520C"/>
    <w:rsid w:val="0021531A"/>
    <w:rsid w:val="002155A4"/>
    <w:rsid w:val="002159E9"/>
    <w:rsid w:val="00215BB3"/>
    <w:rsid w:val="00215BE3"/>
    <w:rsid w:val="002163FD"/>
    <w:rsid w:val="002167A3"/>
    <w:rsid w:val="002168DA"/>
    <w:rsid w:val="00216E00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54"/>
    <w:rsid w:val="00221063"/>
    <w:rsid w:val="00221082"/>
    <w:rsid w:val="002216EA"/>
    <w:rsid w:val="00221A19"/>
    <w:rsid w:val="00221C82"/>
    <w:rsid w:val="00221D10"/>
    <w:rsid w:val="00221D63"/>
    <w:rsid w:val="002221D7"/>
    <w:rsid w:val="0022231D"/>
    <w:rsid w:val="0022296C"/>
    <w:rsid w:val="00222E0F"/>
    <w:rsid w:val="002233EB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5C"/>
    <w:rsid w:val="002269A8"/>
    <w:rsid w:val="00226AF5"/>
    <w:rsid w:val="00226B9F"/>
    <w:rsid w:val="00226BF3"/>
    <w:rsid w:val="00226CA5"/>
    <w:rsid w:val="00226F5D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CF1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2DA"/>
    <w:rsid w:val="002423B3"/>
    <w:rsid w:val="0024242F"/>
    <w:rsid w:val="00242508"/>
    <w:rsid w:val="0024260C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E91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6E91"/>
    <w:rsid w:val="00247110"/>
    <w:rsid w:val="0024713B"/>
    <w:rsid w:val="002479AA"/>
    <w:rsid w:val="00247A48"/>
    <w:rsid w:val="00247ABF"/>
    <w:rsid w:val="00247B29"/>
    <w:rsid w:val="00250561"/>
    <w:rsid w:val="00250854"/>
    <w:rsid w:val="00250985"/>
    <w:rsid w:val="00250B62"/>
    <w:rsid w:val="00250DF8"/>
    <w:rsid w:val="0025100F"/>
    <w:rsid w:val="002512F9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180"/>
    <w:rsid w:val="00255735"/>
    <w:rsid w:val="00255B2E"/>
    <w:rsid w:val="00255F5F"/>
    <w:rsid w:val="002568AE"/>
    <w:rsid w:val="00256C14"/>
    <w:rsid w:val="002570E3"/>
    <w:rsid w:val="00257310"/>
    <w:rsid w:val="0025745D"/>
    <w:rsid w:val="00257481"/>
    <w:rsid w:val="002575D5"/>
    <w:rsid w:val="002575FC"/>
    <w:rsid w:val="00257AB6"/>
    <w:rsid w:val="00257AD3"/>
    <w:rsid w:val="00257D3D"/>
    <w:rsid w:val="002601F2"/>
    <w:rsid w:val="0026022F"/>
    <w:rsid w:val="002608C5"/>
    <w:rsid w:val="00260A22"/>
    <w:rsid w:val="00260B03"/>
    <w:rsid w:val="00260FEA"/>
    <w:rsid w:val="002612BD"/>
    <w:rsid w:val="00261694"/>
    <w:rsid w:val="002617C6"/>
    <w:rsid w:val="00261CB3"/>
    <w:rsid w:val="00261DFB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401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22D"/>
    <w:rsid w:val="00270805"/>
    <w:rsid w:val="002708D2"/>
    <w:rsid w:val="00270CE1"/>
    <w:rsid w:val="00271191"/>
    <w:rsid w:val="00271265"/>
    <w:rsid w:val="0027135D"/>
    <w:rsid w:val="002714F3"/>
    <w:rsid w:val="002718B2"/>
    <w:rsid w:val="00271DD0"/>
    <w:rsid w:val="00272610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1FF"/>
    <w:rsid w:val="002756A2"/>
    <w:rsid w:val="00275CC5"/>
    <w:rsid w:val="00275D12"/>
    <w:rsid w:val="00276135"/>
    <w:rsid w:val="0027654B"/>
    <w:rsid w:val="00276A70"/>
    <w:rsid w:val="00276A7C"/>
    <w:rsid w:val="00276ACA"/>
    <w:rsid w:val="00276B1F"/>
    <w:rsid w:val="00276F2A"/>
    <w:rsid w:val="0027724D"/>
    <w:rsid w:val="00277338"/>
    <w:rsid w:val="00277B08"/>
    <w:rsid w:val="00277B4C"/>
    <w:rsid w:val="0028019D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C1"/>
    <w:rsid w:val="00283DEF"/>
    <w:rsid w:val="00284133"/>
    <w:rsid w:val="0028509B"/>
    <w:rsid w:val="00285268"/>
    <w:rsid w:val="00285291"/>
    <w:rsid w:val="00285652"/>
    <w:rsid w:val="00285734"/>
    <w:rsid w:val="002858F3"/>
    <w:rsid w:val="00285FED"/>
    <w:rsid w:val="002862E7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284"/>
    <w:rsid w:val="002904FE"/>
    <w:rsid w:val="00290A80"/>
    <w:rsid w:val="00290C01"/>
    <w:rsid w:val="00290F2D"/>
    <w:rsid w:val="00291120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3C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686D"/>
    <w:rsid w:val="00297942"/>
    <w:rsid w:val="00297BF2"/>
    <w:rsid w:val="00297CEA"/>
    <w:rsid w:val="00297FFB"/>
    <w:rsid w:val="002A011F"/>
    <w:rsid w:val="002A03B3"/>
    <w:rsid w:val="002A0441"/>
    <w:rsid w:val="002A07AC"/>
    <w:rsid w:val="002A082D"/>
    <w:rsid w:val="002A0A24"/>
    <w:rsid w:val="002A0B43"/>
    <w:rsid w:val="002A122F"/>
    <w:rsid w:val="002A13A7"/>
    <w:rsid w:val="002A1A73"/>
    <w:rsid w:val="002A1B0B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0D2"/>
    <w:rsid w:val="002A4115"/>
    <w:rsid w:val="002A42A3"/>
    <w:rsid w:val="002A44DC"/>
    <w:rsid w:val="002A470A"/>
    <w:rsid w:val="002A4E86"/>
    <w:rsid w:val="002A4EAF"/>
    <w:rsid w:val="002A56F7"/>
    <w:rsid w:val="002A5AC7"/>
    <w:rsid w:val="002A5AF3"/>
    <w:rsid w:val="002A5CB3"/>
    <w:rsid w:val="002A5DCA"/>
    <w:rsid w:val="002A5FA9"/>
    <w:rsid w:val="002A5FEA"/>
    <w:rsid w:val="002A67D4"/>
    <w:rsid w:val="002A68A3"/>
    <w:rsid w:val="002A6A75"/>
    <w:rsid w:val="002A6AA3"/>
    <w:rsid w:val="002A6AB3"/>
    <w:rsid w:val="002A6B22"/>
    <w:rsid w:val="002A6D2F"/>
    <w:rsid w:val="002A6FBE"/>
    <w:rsid w:val="002A7453"/>
    <w:rsid w:val="002A7592"/>
    <w:rsid w:val="002A78FB"/>
    <w:rsid w:val="002A799C"/>
    <w:rsid w:val="002B00E3"/>
    <w:rsid w:val="002B015A"/>
    <w:rsid w:val="002B0196"/>
    <w:rsid w:val="002B0271"/>
    <w:rsid w:val="002B02ED"/>
    <w:rsid w:val="002B0449"/>
    <w:rsid w:val="002B0CE4"/>
    <w:rsid w:val="002B0CF8"/>
    <w:rsid w:val="002B0D89"/>
    <w:rsid w:val="002B0FB0"/>
    <w:rsid w:val="002B1686"/>
    <w:rsid w:val="002B1DD0"/>
    <w:rsid w:val="002B2293"/>
    <w:rsid w:val="002B22D1"/>
    <w:rsid w:val="002B28CF"/>
    <w:rsid w:val="002B2C60"/>
    <w:rsid w:val="002B2DD6"/>
    <w:rsid w:val="002B310B"/>
    <w:rsid w:val="002B31F2"/>
    <w:rsid w:val="002B34AE"/>
    <w:rsid w:val="002B4137"/>
    <w:rsid w:val="002B4186"/>
    <w:rsid w:val="002B44D4"/>
    <w:rsid w:val="002B4530"/>
    <w:rsid w:val="002B463F"/>
    <w:rsid w:val="002B4B09"/>
    <w:rsid w:val="002B4B2A"/>
    <w:rsid w:val="002B4E3F"/>
    <w:rsid w:val="002B4EA5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5B3"/>
    <w:rsid w:val="002C179E"/>
    <w:rsid w:val="002C1FB7"/>
    <w:rsid w:val="002C23A7"/>
    <w:rsid w:val="002C24BB"/>
    <w:rsid w:val="002C2735"/>
    <w:rsid w:val="002C28CD"/>
    <w:rsid w:val="002C3118"/>
    <w:rsid w:val="002C3E2A"/>
    <w:rsid w:val="002C3F14"/>
    <w:rsid w:val="002C4092"/>
    <w:rsid w:val="002C436C"/>
    <w:rsid w:val="002C4623"/>
    <w:rsid w:val="002C4624"/>
    <w:rsid w:val="002C48E1"/>
    <w:rsid w:val="002C48F0"/>
    <w:rsid w:val="002C4996"/>
    <w:rsid w:val="002C4BB4"/>
    <w:rsid w:val="002C4E03"/>
    <w:rsid w:val="002C50FD"/>
    <w:rsid w:val="002C5525"/>
    <w:rsid w:val="002C55A1"/>
    <w:rsid w:val="002C6178"/>
    <w:rsid w:val="002C678A"/>
    <w:rsid w:val="002C67C9"/>
    <w:rsid w:val="002C6AFA"/>
    <w:rsid w:val="002C6E0A"/>
    <w:rsid w:val="002C6F80"/>
    <w:rsid w:val="002C72F7"/>
    <w:rsid w:val="002C7549"/>
    <w:rsid w:val="002C76A9"/>
    <w:rsid w:val="002C7797"/>
    <w:rsid w:val="002C7CCF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1AD0"/>
    <w:rsid w:val="002D1B52"/>
    <w:rsid w:val="002D255E"/>
    <w:rsid w:val="002D25D5"/>
    <w:rsid w:val="002D2A12"/>
    <w:rsid w:val="002D2F48"/>
    <w:rsid w:val="002D32AD"/>
    <w:rsid w:val="002D349B"/>
    <w:rsid w:val="002D35EE"/>
    <w:rsid w:val="002D3E96"/>
    <w:rsid w:val="002D404E"/>
    <w:rsid w:val="002D429F"/>
    <w:rsid w:val="002D4A87"/>
    <w:rsid w:val="002D4B06"/>
    <w:rsid w:val="002D4DA1"/>
    <w:rsid w:val="002D4DFC"/>
    <w:rsid w:val="002D4E51"/>
    <w:rsid w:val="002D4FA1"/>
    <w:rsid w:val="002D50D2"/>
    <w:rsid w:val="002D52BA"/>
    <w:rsid w:val="002D54B4"/>
    <w:rsid w:val="002D59A6"/>
    <w:rsid w:val="002D6410"/>
    <w:rsid w:val="002D669D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507"/>
    <w:rsid w:val="002E16EB"/>
    <w:rsid w:val="002E1724"/>
    <w:rsid w:val="002E17CE"/>
    <w:rsid w:val="002E1C7F"/>
    <w:rsid w:val="002E1E2E"/>
    <w:rsid w:val="002E2184"/>
    <w:rsid w:val="002E239B"/>
    <w:rsid w:val="002E2674"/>
    <w:rsid w:val="002E2ABE"/>
    <w:rsid w:val="002E2C12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387"/>
    <w:rsid w:val="002E74B9"/>
    <w:rsid w:val="002E76E3"/>
    <w:rsid w:val="002E78B8"/>
    <w:rsid w:val="002E7F7D"/>
    <w:rsid w:val="002E7FB6"/>
    <w:rsid w:val="002F0145"/>
    <w:rsid w:val="002F03BC"/>
    <w:rsid w:val="002F0641"/>
    <w:rsid w:val="002F0A74"/>
    <w:rsid w:val="002F0C59"/>
    <w:rsid w:val="002F0DF6"/>
    <w:rsid w:val="002F1F88"/>
    <w:rsid w:val="002F2050"/>
    <w:rsid w:val="002F289C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7D4"/>
    <w:rsid w:val="002F5A1F"/>
    <w:rsid w:val="002F5D84"/>
    <w:rsid w:val="002F5ED6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414"/>
    <w:rsid w:val="00300527"/>
    <w:rsid w:val="003013A1"/>
    <w:rsid w:val="0030178A"/>
    <w:rsid w:val="00301DDC"/>
    <w:rsid w:val="00301F17"/>
    <w:rsid w:val="0030269D"/>
    <w:rsid w:val="003028FE"/>
    <w:rsid w:val="00302D06"/>
    <w:rsid w:val="00302DF4"/>
    <w:rsid w:val="00302E04"/>
    <w:rsid w:val="00302F3A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DC9"/>
    <w:rsid w:val="003053B6"/>
    <w:rsid w:val="00305484"/>
    <w:rsid w:val="00305706"/>
    <w:rsid w:val="003058A0"/>
    <w:rsid w:val="00305BD4"/>
    <w:rsid w:val="00305EE5"/>
    <w:rsid w:val="00305FAE"/>
    <w:rsid w:val="00306138"/>
    <w:rsid w:val="00306221"/>
    <w:rsid w:val="003064D9"/>
    <w:rsid w:val="00306868"/>
    <w:rsid w:val="00306938"/>
    <w:rsid w:val="00306B18"/>
    <w:rsid w:val="00306C6F"/>
    <w:rsid w:val="0030719E"/>
    <w:rsid w:val="00307AAD"/>
    <w:rsid w:val="00307DF5"/>
    <w:rsid w:val="00307EC3"/>
    <w:rsid w:val="00307ECD"/>
    <w:rsid w:val="00307F70"/>
    <w:rsid w:val="00310110"/>
    <w:rsid w:val="0031030C"/>
    <w:rsid w:val="0031095A"/>
    <w:rsid w:val="00310C2C"/>
    <w:rsid w:val="00310CEE"/>
    <w:rsid w:val="00310F20"/>
    <w:rsid w:val="003111A9"/>
    <w:rsid w:val="00311311"/>
    <w:rsid w:val="00311B8A"/>
    <w:rsid w:val="00311C94"/>
    <w:rsid w:val="00311CB6"/>
    <w:rsid w:val="00311E23"/>
    <w:rsid w:val="003121CA"/>
    <w:rsid w:val="0031243C"/>
    <w:rsid w:val="00312856"/>
    <w:rsid w:val="003128A3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8B"/>
    <w:rsid w:val="003165F2"/>
    <w:rsid w:val="00316A62"/>
    <w:rsid w:val="00316B5B"/>
    <w:rsid w:val="00316BE1"/>
    <w:rsid w:val="00316D2A"/>
    <w:rsid w:val="00316D4A"/>
    <w:rsid w:val="0031745B"/>
    <w:rsid w:val="00317617"/>
    <w:rsid w:val="003176C1"/>
    <w:rsid w:val="00317A20"/>
    <w:rsid w:val="00317E53"/>
    <w:rsid w:val="00317EEE"/>
    <w:rsid w:val="0032075C"/>
    <w:rsid w:val="00320A9E"/>
    <w:rsid w:val="00320F72"/>
    <w:rsid w:val="0032143F"/>
    <w:rsid w:val="0032147C"/>
    <w:rsid w:val="00321AA6"/>
    <w:rsid w:val="00321CE5"/>
    <w:rsid w:val="00321F8E"/>
    <w:rsid w:val="00322061"/>
    <w:rsid w:val="003221E4"/>
    <w:rsid w:val="0032258D"/>
    <w:rsid w:val="003228DF"/>
    <w:rsid w:val="00322AF6"/>
    <w:rsid w:val="00322E68"/>
    <w:rsid w:val="00322EEC"/>
    <w:rsid w:val="0032311F"/>
    <w:rsid w:val="0032315E"/>
    <w:rsid w:val="003233BF"/>
    <w:rsid w:val="003238DA"/>
    <w:rsid w:val="003238DE"/>
    <w:rsid w:val="00323CF9"/>
    <w:rsid w:val="003240B2"/>
    <w:rsid w:val="0032442D"/>
    <w:rsid w:val="003248C6"/>
    <w:rsid w:val="003248EE"/>
    <w:rsid w:val="003250A5"/>
    <w:rsid w:val="00325267"/>
    <w:rsid w:val="003257A5"/>
    <w:rsid w:val="00325E59"/>
    <w:rsid w:val="0032615C"/>
    <w:rsid w:val="00326B53"/>
    <w:rsid w:val="00326C49"/>
    <w:rsid w:val="00327421"/>
    <w:rsid w:val="003276E0"/>
    <w:rsid w:val="00327D26"/>
    <w:rsid w:val="00327EFE"/>
    <w:rsid w:val="00327FE0"/>
    <w:rsid w:val="00327FE9"/>
    <w:rsid w:val="003306E6"/>
    <w:rsid w:val="003307AE"/>
    <w:rsid w:val="00330CAC"/>
    <w:rsid w:val="00330F7B"/>
    <w:rsid w:val="00330F93"/>
    <w:rsid w:val="003310C4"/>
    <w:rsid w:val="00331584"/>
    <w:rsid w:val="00331683"/>
    <w:rsid w:val="00331AB8"/>
    <w:rsid w:val="00331D7F"/>
    <w:rsid w:val="00332375"/>
    <w:rsid w:val="00332785"/>
    <w:rsid w:val="00332B0C"/>
    <w:rsid w:val="00332F7C"/>
    <w:rsid w:val="00333176"/>
    <w:rsid w:val="00333B90"/>
    <w:rsid w:val="00333CE9"/>
    <w:rsid w:val="00333DBB"/>
    <w:rsid w:val="003345B7"/>
    <w:rsid w:val="00334E7B"/>
    <w:rsid w:val="003351D2"/>
    <w:rsid w:val="00335314"/>
    <w:rsid w:val="003358BB"/>
    <w:rsid w:val="00335942"/>
    <w:rsid w:val="00335F42"/>
    <w:rsid w:val="00336121"/>
    <w:rsid w:val="00336782"/>
    <w:rsid w:val="00336A15"/>
    <w:rsid w:val="00336BD1"/>
    <w:rsid w:val="003371C6"/>
    <w:rsid w:val="003376D5"/>
    <w:rsid w:val="00337989"/>
    <w:rsid w:val="003379F0"/>
    <w:rsid w:val="00337A8B"/>
    <w:rsid w:val="003412D9"/>
    <w:rsid w:val="00341464"/>
    <w:rsid w:val="00341777"/>
    <w:rsid w:val="00341AA8"/>
    <w:rsid w:val="00341EAA"/>
    <w:rsid w:val="00341EFD"/>
    <w:rsid w:val="00341F41"/>
    <w:rsid w:val="00342275"/>
    <w:rsid w:val="00342309"/>
    <w:rsid w:val="003430A2"/>
    <w:rsid w:val="00343249"/>
    <w:rsid w:val="003436F1"/>
    <w:rsid w:val="00343717"/>
    <w:rsid w:val="00343E5D"/>
    <w:rsid w:val="00343F55"/>
    <w:rsid w:val="00344097"/>
    <w:rsid w:val="003440BC"/>
    <w:rsid w:val="00344185"/>
    <w:rsid w:val="0034422A"/>
    <w:rsid w:val="00344294"/>
    <w:rsid w:val="003442A9"/>
    <w:rsid w:val="00345238"/>
    <w:rsid w:val="003462B0"/>
    <w:rsid w:val="003462D2"/>
    <w:rsid w:val="0034633B"/>
    <w:rsid w:val="00346A7B"/>
    <w:rsid w:val="00346CED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53B"/>
    <w:rsid w:val="00350749"/>
    <w:rsid w:val="00350AA7"/>
    <w:rsid w:val="00350C0D"/>
    <w:rsid w:val="00351344"/>
    <w:rsid w:val="003513B8"/>
    <w:rsid w:val="003517B0"/>
    <w:rsid w:val="00351A74"/>
    <w:rsid w:val="003520DC"/>
    <w:rsid w:val="003524AE"/>
    <w:rsid w:val="00352A6D"/>
    <w:rsid w:val="00352BBE"/>
    <w:rsid w:val="00352F8F"/>
    <w:rsid w:val="003531BF"/>
    <w:rsid w:val="003533AB"/>
    <w:rsid w:val="0035344D"/>
    <w:rsid w:val="003537C7"/>
    <w:rsid w:val="00353AE3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24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41D"/>
    <w:rsid w:val="003628FB"/>
    <w:rsid w:val="00362AB9"/>
    <w:rsid w:val="00362B1E"/>
    <w:rsid w:val="00362BDC"/>
    <w:rsid w:val="00362BDD"/>
    <w:rsid w:val="003632B1"/>
    <w:rsid w:val="00363AF9"/>
    <w:rsid w:val="00363BAB"/>
    <w:rsid w:val="003641B1"/>
    <w:rsid w:val="003642A9"/>
    <w:rsid w:val="00364390"/>
    <w:rsid w:val="003643D7"/>
    <w:rsid w:val="00364736"/>
    <w:rsid w:val="0036503C"/>
    <w:rsid w:val="003651BD"/>
    <w:rsid w:val="00365625"/>
    <w:rsid w:val="003656BD"/>
    <w:rsid w:val="003657AE"/>
    <w:rsid w:val="00365A39"/>
    <w:rsid w:val="00365B13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BFD"/>
    <w:rsid w:val="00370C4E"/>
    <w:rsid w:val="00370E82"/>
    <w:rsid w:val="003716D6"/>
    <w:rsid w:val="00371A33"/>
    <w:rsid w:val="00371FB6"/>
    <w:rsid w:val="0037245F"/>
    <w:rsid w:val="003724D0"/>
    <w:rsid w:val="003725F5"/>
    <w:rsid w:val="00372984"/>
    <w:rsid w:val="003729A8"/>
    <w:rsid w:val="00372A7D"/>
    <w:rsid w:val="00372D06"/>
    <w:rsid w:val="00373629"/>
    <w:rsid w:val="0037391C"/>
    <w:rsid w:val="00373AA7"/>
    <w:rsid w:val="00374024"/>
    <w:rsid w:val="003740EB"/>
    <w:rsid w:val="0037427C"/>
    <w:rsid w:val="003744FB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B2B"/>
    <w:rsid w:val="00376C7E"/>
    <w:rsid w:val="00376EF8"/>
    <w:rsid w:val="003770E7"/>
    <w:rsid w:val="00377750"/>
    <w:rsid w:val="00380345"/>
    <w:rsid w:val="003809BA"/>
    <w:rsid w:val="00380A0E"/>
    <w:rsid w:val="00380EDF"/>
    <w:rsid w:val="00380F99"/>
    <w:rsid w:val="003815B0"/>
    <w:rsid w:val="003816A5"/>
    <w:rsid w:val="0038179E"/>
    <w:rsid w:val="00381B88"/>
    <w:rsid w:val="00381C0D"/>
    <w:rsid w:val="00381F6C"/>
    <w:rsid w:val="0038242F"/>
    <w:rsid w:val="00382C4F"/>
    <w:rsid w:val="00382DDF"/>
    <w:rsid w:val="0038355F"/>
    <w:rsid w:val="003836F4"/>
    <w:rsid w:val="00383FF7"/>
    <w:rsid w:val="00384896"/>
    <w:rsid w:val="00384C69"/>
    <w:rsid w:val="00384E01"/>
    <w:rsid w:val="00384EED"/>
    <w:rsid w:val="003850ED"/>
    <w:rsid w:val="003852B7"/>
    <w:rsid w:val="00385BDD"/>
    <w:rsid w:val="00386501"/>
    <w:rsid w:val="00386FF5"/>
    <w:rsid w:val="00387185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4AC"/>
    <w:rsid w:val="003936AD"/>
    <w:rsid w:val="003937CC"/>
    <w:rsid w:val="00393A0C"/>
    <w:rsid w:val="0039412B"/>
    <w:rsid w:val="0039429C"/>
    <w:rsid w:val="003942D1"/>
    <w:rsid w:val="003943FB"/>
    <w:rsid w:val="00394416"/>
    <w:rsid w:val="0039457B"/>
    <w:rsid w:val="00394A38"/>
    <w:rsid w:val="00394B6B"/>
    <w:rsid w:val="00394C59"/>
    <w:rsid w:val="0039512A"/>
    <w:rsid w:val="003954A4"/>
    <w:rsid w:val="003955E9"/>
    <w:rsid w:val="00395767"/>
    <w:rsid w:val="0039604D"/>
    <w:rsid w:val="00396318"/>
    <w:rsid w:val="00396422"/>
    <w:rsid w:val="00396A81"/>
    <w:rsid w:val="00396BFC"/>
    <w:rsid w:val="00397483"/>
    <w:rsid w:val="00397EA2"/>
    <w:rsid w:val="003A1B53"/>
    <w:rsid w:val="003A1CE4"/>
    <w:rsid w:val="003A1D93"/>
    <w:rsid w:val="003A2621"/>
    <w:rsid w:val="003A2F41"/>
    <w:rsid w:val="003A3724"/>
    <w:rsid w:val="003A3A98"/>
    <w:rsid w:val="003A3BD6"/>
    <w:rsid w:val="003A3CC5"/>
    <w:rsid w:val="003A46DD"/>
    <w:rsid w:val="003A56B1"/>
    <w:rsid w:val="003A57BA"/>
    <w:rsid w:val="003A5DDE"/>
    <w:rsid w:val="003A5F46"/>
    <w:rsid w:val="003A6418"/>
    <w:rsid w:val="003A6516"/>
    <w:rsid w:val="003A6671"/>
    <w:rsid w:val="003A67C1"/>
    <w:rsid w:val="003A68EE"/>
    <w:rsid w:val="003A6985"/>
    <w:rsid w:val="003A6E5D"/>
    <w:rsid w:val="003A7008"/>
    <w:rsid w:val="003A761C"/>
    <w:rsid w:val="003B00A9"/>
    <w:rsid w:val="003B03CB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3D0F"/>
    <w:rsid w:val="003B3FB7"/>
    <w:rsid w:val="003B43D5"/>
    <w:rsid w:val="003B44D4"/>
    <w:rsid w:val="003B4762"/>
    <w:rsid w:val="003B489B"/>
    <w:rsid w:val="003B4916"/>
    <w:rsid w:val="003B4E31"/>
    <w:rsid w:val="003B5447"/>
    <w:rsid w:val="003B59C2"/>
    <w:rsid w:val="003B678A"/>
    <w:rsid w:val="003B6956"/>
    <w:rsid w:val="003B6963"/>
    <w:rsid w:val="003B6FFC"/>
    <w:rsid w:val="003B700F"/>
    <w:rsid w:val="003B702D"/>
    <w:rsid w:val="003B705F"/>
    <w:rsid w:val="003B7234"/>
    <w:rsid w:val="003B73FD"/>
    <w:rsid w:val="003B7D2D"/>
    <w:rsid w:val="003C005C"/>
    <w:rsid w:val="003C073C"/>
    <w:rsid w:val="003C077E"/>
    <w:rsid w:val="003C0920"/>
    <w:rsid w:val="003C09C0"/>
    <w:rsid w:val="003C0C82"/>
    <w:rsid w:val="003C0FC1"/>
    <w:rsid w:val="003C123F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5F2"/>
    <w:rsid w:val="003C5E65"/>
    <w:rsid w:val="003C61B6"/>
    <w:rsid w:val="003C634E"/>
    <w:rsid w:val="003C6D51"/>
    <w:rsid w:val="003C73DB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348"/>
    <w:rsid w:val="003D1A37"/>
    <w:rsid w:val="003D1C9F"/>
    <w:rsid w:val="003D2654"/>
    <w:rsid w:val="003D26A9"/>
    <w:rsid w:val="003D2830"/>
    <w:rsid w:val="003D3571"/>
    <w:rsid w:val="003D3873"/>
    <w:rsid w:val="003D394E"/>
    <w:rsid w:val="003D3D49"/>
    <w:rsid w:val="003D3F33"/>
    <w:rsid w:val="003D41CE"/>
    <w:rsid w:val="003D4277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26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2CE"/>
    <w:rsid w:val="003E4C9A"/>
    <w:rsid w:val="003E4FCE"/>
    <w:rsid w:val="003E52B1"/>
    <w:rsid w:val="003E5903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331"/>
    <w:rsid w:val="003F550F"/>
    <w:rsid w:val="003F5A3C"/>
    <w:rsid w:val="003F5AD3"/>
    <w:rsid w:val="003F5BAA"/>
    <w:rsid w:val="003F604E"/>
    <w:rsid w:val="003F6159"/>
    <w:rsid w:val="003F61E8"/>
    <w:rsid w:val="003F6E7C"/>
    <w:rsid w:val="003F72AA"/>
    <w:rsid w:val="00400A93"/>
    <w:rsid w:val="00400C59"/>
    <w:rsid w:val="00400F71"/>
    <w:rsid w:val="004014EA"/>
    <w:rsid w:val="004017F1"/>
    <w:rsid w:val="00401CEF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85C"/>
    <w:rsid w:val="0040397B"/>
    <w:rsid w:val="004039BD"/>
    <w:rsid w:val="00403A4E"/>
    <w:rsid w:val="00403E2B"/>
    <w:rsid w:val="00403E5C"/>
    <w:rsid w:val="0040443B"/>
    <w:rsid w:val="004044D9"/>
    <w:rsid w:val="00404B63"/>
    <w:rsid w:val="00404D72"/>
    <w:rsid w:val="00404F84"/>
    <w:rsid w:val="0040544F"/>
    <w:rsid w:val="004054B5"/>
    <w:rsid w:val="004058C4"/>
    <w:rsid w:val="00405B3B"/>
    <w:rsid w:val="00405D5D"/>
    <w:rsid w:val="004068D9"/>
    <w:rsid w:val="00406AA5"/>
    <w:rsid w:val="00406D21"/>
    <w:rsid w:val="00406F81"/>
    <w:rsid w:val="0040734E"/>
    <w:rsid w:val="00407AFD"/>
    <w:rsid w:val="00407B5A"/>
    <w:rsid w:val="00407BC4"/>
    <w:rsid w:val="0041081B"/>
    <w:rsid w:val="00410923"/>
    <w:rsid w:val="00410EFA"/>
    <w:rsid w:val="004112A6"/>
    <w:rsid w:val="00411383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558"/>
    <w:rsid w:val="004137F5"/>
    <w:rsid w:val="004138C5"/>
    <w:rsid w:val="0041390E"/>
    <w:rsid w:val="00413977"/>
    <w:rsid w:val="00413AA8"/>
    <w:rsid w:val="00414315"/>
    <w:rsid w:val="00414C85"/>
    <w:rsid w:val="00414F67"/>
    <w:rsid w:val="00414FC5"/>
    <w:rsid w:val="00415320"/>
    <w:rsid w:val="0041585F"/>
    <w:rsid w:val="00415898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824"/>
    <w:rsid w:val="00420A5A"/>
    <w:rsid w:val="00420BAE"/>
    <w:rsid w:val="00420BC5"/>
    <w:rsid w:val="00420D1B"/>
    <w:rsid w:val="00421441"/>
    <w:rsid w:val="00421471"/>
    <w:rsid w:val="004218CA"/>
    <w:rsid w:val="00421D07"/>
    <w:rsid w:val="00421EAB"/>
    <w:rsid w:val="0042246C"/>
    <w:rsid w:val="0042269B"/>
    <w:rsid w:val="00422898"/>
    <w:rsid w:val="00422BA0"/>
    <w:rsid w:val="0042327D"/>
    <w:rsid w:val="004236A9"/>
    <w:rsid w:val="004236BE"/>
    <w:rsid w:val="00423968"/>
    <w:rsid w:val="00423FC4"/>
    <w:rsid w:val="00424288"/>
    <w:rsid w:val="00424332"/>
    <w:rsid w:val="00424341"/>
    <w:rsid w:val="00424376"/>
    <w:rsid w:val="004246C9"/>
    <w:rsid w:val="00424D0B"/>
    <w:rsid w:val="00425081"/>
    <w:rsid w:val="0042516C"/>
    <w:rsid w:val="004257D9"/>
    <w:rsid w:val="0042581A"/>
    <w:rsid w:val="00425970"/>
    <w:rsid w:val="00425A11"/>
    <w:rsid w:val="00425C7E"/>
    <w:rsid w:val="004268A7"/>
    <w:rsid w:val="00426C1E"/>
    <w:rsid w:val="00427754"/>
    <w:rsid w:val="004277D3"/>
    <w:rsid w:val="004278F3"/>
    <w:rsid w:val="00427E77"/>
    <w:rsid w:val="00430105"/>
    <w:rsid w:val="00430694"/>
    <w:rsid w:val="00430B05"/>
    <w:rsid w:val="00430B14"/>
    <w:rsid w:val="00431557"/>
    <w:rsid w:val="00431CC8"/>
    <w:rsid w:val="00432171"/>
    <w:rsid w:val="00432637"/>
    <w:rsid w:val="004329A1"/>
    <w:rsid w:val="00432DE1"/>
    <w:rsid w:val="00432E0B"/>
    <w:rsid w:val="0043318C"/>
    <w:rsid w:val="00433814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348"/>
    <w:rsid w:val="004367D4"/>
    <w:rsid w:val="00436D94"/>
    <w:rsid w:val="00436FD5"/>
    <w:rsid w:val="00437DE6"/>
    <w:rsid w:val="00440524"/>
    <w:rsid w:val="00440967"/>
    <w:rsid w:val="00440A1D"/>
    <w:rsid w:val="00440C9C"/>
    <w:rsid w:val="004411EE"/>
    <w:rsid w:val="004413EE"/>
    <w:rsid w:val="004418E0"/>
    <w:rsid w:val="004419E8"/>
    <w:rsid w:val="00441ABB"/>
    <w:rsid w:val="00441BA6"/>
    <w:rsid w:val="00441C1D"/>
    <w:rsid w:val="00441CAD"/>
    <w:rsid w:val="00441EF7"/>
    <w:rsid w:val="004420BA"/>
    <w:rsid w:val="00442CF9"/>
    <w:rsid w:val="00442D97"/>
    <w:rsid w:val="00443163"/>
    <w:rsid w:val="0044322D"/>
    <w:rsid w:val="004432EE"/>
    <w:rsid w:val="004435B9"/>
    <w:rsid w:val="00443998"/>
    <w:rsid w:val="00443ADA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776"/>
    <w:rsid w:val="00446CF1"/>
    <w:rsid w:val="00446CFA"/>
    <w:rsid w:val="00446D22"/>
    <w:rsid w:val="00446D7B"/>
    <w:rsid w:val="00446E1B"/>
    <w:rsid w:val="00446EFD"/>
    <w:rsid w:val="004478B5"/>
    <w:rsid w:val="00447A54"/>
    <w:rsid w:val="00447AB3"/>
    <w:rsid w:val="004504E7"/>
    <w:rsid w:val="00450544"/>
    <w:rsid w:val="00450B7A"/>
    <w:rsid w:val="00450B7C"/>
    <w:rsid w:val="00450BC0"/>
    <w:rsid w:val="00450EED"/>
    <w:rsid w:val="00450F2F"/>
    <w:rsid w:val="00451021"/>
    <w:rsid w:val="004513A8"/>
    <w:rsid w:val="00452343"/>
    <w:rsid w:val="00452547"/>
    <w:rsid w:val="004525C9"/>
    <w:rsid w:val="00452A1F"/>
    <w:rsid w:val="00452F67"/>
    <w:rsid w:val="00453942"/>
    <w:rsid w:val="00453D73"/>
    <w:rsid w:val="00453E5B"/>
    <w:rsid w:val="0045424F"/>
    <w:rsid w:val="00454256"/>
    <w:rsid w:val="00454801"/>
    <w:rsid w:val="00454815"/>
    <w:rsid w:val="0045483B"/>
    <w:rsid w:val="00454D61"/>
    <w:rsid w:val="0045501E"/>
    <w:rsid w:val="00455260"/>
    <w:rsid w:val="004553F4"/>
    <w:rsid w:val="00455652"/>
    <w:rsid w:val="004558FB"/>
    <w:rsid w:val="004558FC"/>
    <w:rsid w:val="00455D9C"/>
    <w:rsid w:val="00455F90"/>
    <w:rsid w:val="004567A8"/>
    <w:rsid w:val="0045684C"/>
    <w:rsid w:val="0045689F"/>
    <w:rsid w:val="004568CA"/>
    <w:rsid w:val="00456EB1"/>
    <w:rsid w:val="00456FA6"/>
    <w:rsid w:val="0045721B"/>
    <w:rsid w:val="0045736D"/>
    <w:rsid w:val="0045780C"/>
    <w:rsid w:val="004579EE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158"/>
    <w:rsid w:val="00463412"/>
    <w:rsid w:val="0046350E"/>
    <w:rsid w:val="004635BE"/>
    <w:rsid w:val="00463B3F"/>
    <w:rsid w:val="00463C4F"/>
    <w:rsid w:val="00464782"/>
    <w:rsid w:val="00464CBA"/>
    <w:rsid w:val="0046570D"/>
    <w:rsid w:val="004657C2"/>
    <w:rsid w:val="004658A8"/>
    <w:rsid w:val="00466027"/>
    <w:rsid w:val="004662BB"/>
    <w:rsid w:val="00466316"/>
    <w:rsid w:val="004666BC"/>
    <w:rsid w:val="00466705"/>
    <w:rsid w:val="00466713"/>
    <w:rsid w:val="00466B68"/>
    <w:rsid w:val="00466B6F"/>
    <w:rsid w:val="004674D1"/>
    <w:rsid w:val="004675A7"/>
    <w:rsid w:val="0046775C"/>
    <w:rsid w:val="004677DC"/>
    <w:rsid w:val="00467835"/>
    <w:rsid w:val="004678D4"/>
    <w:rsid w:val="00467B66"/>
    <w:rsid w:val="00467D25"/>
    <w:rsid w:val="00467E73"/>
    <w:rsid w:val="00467FEE"/>
    <w:rsid w:val="004704C4"/>
    <w:rsid w:val="00470A0D"/>
    <w:rsid w:val="00470B34"/>
    <w:rsid w:val="00470E0A"/>
    <w:rsid w:val="0047103D"/>
    <w:rsid w:val="00471127"/>
    <w:rsid w:val="004712A8"/>
    <w:rsid w:val="00471577"/>
    <w:rsid w:val="004715EC"/>
    <w:rsid w:val="00471696"/>
    <w:rsid w:val="00471697"/>
    <w:rsid w:val="004718E6"/>
    <w:rsid w:val="0047197D"/>
    <w:rsid w:val="00471B34"/>
    <w:rsid w:val="00471F8F"/>
    <w:rsid w:val="00471FB2"/>
    <w:rsid w:val="0047225D"/>
    <w:rsid w:val="00472352"/>
    <w:rsid w:val="004728A9"/>
    <w:rsid w:val="00472ADC"/>
    <w:rsid w:val="00472B23"/>
    <w:rsid w:val="00472B71"/>
    <w:rsid w:val="00472C67"/>
    <w:rsid w:val="00472E79"/>
    <w:rsid w:val="004736C6"/>
    <w:rsid w:val="004737CA"/>
    <w:rsid w:val="00473DD4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2D8"/>
    <w:rsid w:val="00477346"/>
    <w:rsid w:val="004774E4"/>
    <w:rsid w:val="00477BE8"/>
    <w:rsid w:val="00480079"/>
    <w:rsid w:val="004800F1"/>
    <w:rsid w:val="00480453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2EDE"/>
    <w:rsid w:val="0048308E"/>
    <w:rsid w:val="004832B7"/>
    <w:rsid w:val="00483421"/>
    <w:rsid w:val="00483626"/>
    <w:rsid w:val="00483885"/>
    <w:rsid w:val="0048389D"/>
    <w:rsid w:val="00483A2D"/>
    <w:rsid w:val="00483B18"/>
    <w:rsid w:val="004854ED"/>
    <w:rsid w:val="0048583A"/>
    <w:rsid w:val="0048588B"/>
    <w:rsid w:val="00486706"/>
    <w:rsid w:val="004869C2"/>
    <w:rsid w:val="00486A21"/>
    <w:rsid w:val="00486BE8"/>
    <w:rsid w:val="0048755D"/>
    <w:rsid w:val="00487B4A"/>
    <w:rsid w:val="00487CC1"/>
    <w:rsid w:val="00487D6D"/>
    <w:rsid w:val="004905B3"/>
    <w:rsid w:val="004907D3"/>
    <w:rsid w:val="004909E3"/>
    <w:rsid w:val="00490E5D"/>
    <w:rsid w:val="004911CB"/>
    <w:rsid w:val="00491496"/>
    <w:rsid w:val="0049166A"/>
    <w:rsid w:val="00491828"/>
    <w:rsid w:val="00491C81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660"/>
    <w:rsid w:val="004938DF"/>
    <w:rsid w:val="00493E76"/>
    <w:rsid w:val="00493E89"/>
    <w:rsid w:val="00493FFA"/>
    <w:rsid w:val="00494077"/>
    <w:rsid w:val="0049410C"/>
    <w:rsid w:val="004941D5"/>
    <w:rsid w:val="0049454B"/>
    <w:rsid w:val="00494661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3F"/>
    <w:rsid w:val="00496A88"/>
    <w:rsid w:val="00496AEC"/>
    <w:rsid w:val="00496BDF"/>
    <w:rsid w:val="004971F2"/>
    <w:rsid w:val="004972B2"/>
    <w:rsid w:val="004973A5"/>
    <w:rsid w:val="00497792"/>
    <w:rsid w:val="004979CB"/>
    <w:rsid w:val="00497B6B"/>
    <w:rsid w:val="00497BFE"/>
    <w:rsid w:val="004A01D4"/>
    <w:rsid w:val="004A0421"/>
    <w:rsid w:val="004A048B"/>
    <w:rsid w:val="004A04A0"/>
    <w:rsid w:val="004A057E"/>
    <w:rsid w:val="004A0906"/>
    <w:rsid w:val="004A09D3"/>
    <w:rsid w:val="004A0C58"/>
    <w:rsid w:val="004A1327"/>
    <w:rsid w:val="004A1824"/>
    <w:rsid w:val="004A1AE4"/>
    <w:rsid w:val="004A1F6C"/>
    <w:rsid w:val="004A20AC"/>
    <w:rsid w:val="004A2357"/>
    <w:rsid w:val="004A2950"/>
    <w:rsid w:val="004A2B49"/>
    <w:rsid w:val="004A2B61"/>
    <w:rsid w:val="004A2EF8"/>
    <w:rsid w:val="004A3244"/>
    <w:rsid w:val="004A3665"/>
    <w:rsid w:val="004A3677"/>
    <w:rsid w:val="004A3745"/>
    <w:rsid w:val="004A4155"/>
    <w:rsid w:val="004A43AA"/>
    <w:rsid w:val="004A440A"/>
    <w:rsid w:val="004A46B0"/>
    <w:rsid w:val="004A4BDC"/>
    <w:rsid w:val="004A4BEE"/>
    <w:rsid w:val="004A4D01"/>
    <w:rsid w:val="004A4FC6"/>
    <w:rsid w:val="004A516D"/>
    <w:rsid w:val="004A51B8"/>
    <w:rsid w:val="004A5258"/>
    <w:rsid w:val="004A531E"/>
    <w:rsid w:val="004A586D"/>
    <w:rsid w:val="004A5C80"/>
    <w:rsid w:val="004A6182"/>
    <w:rsid w:val="004A6E05"/>
    <w:rsid w:val="004A72EE"/>
    <w:rsid w:val="004A7DC2"/>
    <w:rsid w:val="004A7F81"/>
    <w:rsid w:val="004B0210"/>
    <w:rsid w:val="004B045F"/>
    <w:rsid w:val="004B06DF"/>
    <w:rsid w:val="004B0D8D"/>
    <w:rsid w:val="004B0DD1"/>
    <w:rsid w:val="004B1C4F"/>
    <w:rsid w:val="004B1C85"/>
    <w:rsid w:val="004B1FA0"/>
    <w:rsid w:val="004B253B"/>
    <w:rsid w:val="004B27FA"/>
    <w:rsid w:val="004B2821"/>
    <w:rsid w:val="004B2859"/>
    <w:rsid w:val="004B291F"/>
    <w:rsid w:val="004B2B5D"/>
    <w:rsid w:val="004B2C57"/>
    <w:rsid w:val="004B2F9E"/>
    <w:rsid w:val="004B30CB"/>
    <w:rsid w:val="004B31B1"/>
    <w:rsid w:val="004B352E"/>
    <w:rsid w:val="004B3D21"/>
    <w:rsid w:val="004B3D5B"/>
    <w:rsid w:val="004B3E2F"/>
    <w:rsid w:val="004B3EF6"/>
    <w:rsid w:val="004B40B4"/>
    <w:rsid w:val="004B40E3"/>
    <w:rsid w:val="004B40EB"/>
    <w:rsid w:val="004B429E"/>
    <w:rsid w:val="004B43AE"/>
    <w:rsid w:val="004B4603"/>
    <w:rsid w:val="004B4636"/>
    <w:rsid w:val="004B4E2A"/>
    <w:rsid w:val="004B51FE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6BC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5AB"/>
    <w:rsid w:val="004C3899"/>
    <w:rsid w:val="004C41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6E60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1E6C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C72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1CBA"/>
    <w:rsid w:val="004E20B9"/>
    <w:rsid w:val="004E21EE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56A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2F8"/>
    <w:rsid w:val="004F048A"/>
    <w:rsid w:val="004F0AB7"/>
    <w:rsid w:val="004F0E70"/>
    <w:rsid w:val="004F1269"/>
    <w:rsid w:val="004F158A"/>
    <w:rsid w:val="004F197E"/>
    <w:rsid w:val="004F2BC4"/>
    <w:rsid w:val="004F2C82"/>
    <w:rsid w:val="004F2D15"/>
    <w:rsid w:val="004F2E14"/>
    <w:rsid w:val="004F3276"/>
    <w:rsid w:val="004F34D4"/>
    <w:rsid w:val="004F3BA1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0FB0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2FB7"/>
    <w:rsid w:val="00503251"/>
    <w:rsid w:val="0050333B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D6"/>
    <w:rsid w:val="005072D4"/>
    <w:rsid w:val="00507C7F"/>
    <w:rsid w:val="00507DFB"/>
    <w:rsid w:val="0051064B"/>
    <w:rsid w:val="005111A9"/>
    <w:rsid w:val="005111B4"/>
    <w:rsid w:val="0051144A"/>
    <w:rsid w:val="00511A4E"/>
    <w:rsid w:val="00511B83"/>
    <w:rsid w:val="005125DD"/>
    <w:rsid w:val="0051283A"/>
    <w:rsid w:val="0051295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4ECC"/>
    <w:rsid w:val="00515CD6"/>
    <w:rsid w:val="00515E3F"/>
    <w:rsid w:val="00516060"/>
    <w:rsid w:val="005160AA"/>
    <w:rsid w:val="0051636C"/>
    <w:rsid w:val="005163E9"/>
    <w:rsid w:val="005164E2"/>
    <w:rsid w:val="005165CE"/>
    <w:rsid w:val="0051671D"/>
    <w:rsid w:val="005167EA"/>
    <w:rsid w:val="00516808"/>
    <w:rsid w:val="00516C17"/>
    <w:rsid w:val="00516C90"/>
    <w:rsid w:val="00516E79"/>
    <w:rsid w:val="00517114"/>
    <w:rsid w:val="00517212"/>
    <w:rsid w:val="005173D2"/>
    <w:rsid w:val="005174B5"/>
    <w:rsid w:val="00517657"/>
    <w:rsid w:val="0051778F"/>
    <w:rsid w:val="00517FD4"/>
    <w:rsid w:val="0052005C"/>
    <w:rsid w:val="005202E5"/>
    <w:rsid w:val="0052072E"/>
    <w:rsid w:val="00520922"/>
    <w:rsid w:val="005209F4"/>
    <w:rsid w:val="00520D71"/>
    <w:rsid w:val="00521410"/>
    <w:rsid w:val="00521633"/>
    <w:rsid w:val="005218C0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383"/>
    <w:rsid w:val="005247B1"/>
    <w:rsid w:val="005247CD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27F16"/>
    <w:rsid w:val="00530062"/>
    <w:rsid w:val="005304D0"/>
    <w:rsid w:val="00530621"/>
    <w:rsid w:val="00530675"/>
    <w:rsid w:val="005307DB"/>
    <w:rsid w:val="00530F97"/>
    <w:rsid w:val="00531843"/>
    <w:rsid w:val="00531A86"/>
    <w:rsid w:val="00531D8F"/>
    <w:rsid w:val="00531EF3"/>
    <w:rsid w:val="00532097"/>
    <w:rsid w:val="005326B2"/>
    <w:rsid w:val="005330C0"/>
    <w:rsid w:val="00533BCD"/>
    <w:rsid w:val="00533E9C"/>
    <w:rsid w:val="0053429C"/>
    <w:rsid w:val="005343C7"/>
    <w:rsid w:val="00534858"/>
    <w:rsid w:val="00534909"/>
    <w:rsid w:val="005354F5"/>
    <w:rsid w:val="00535FA1"/>
    <w:rsid w:val="00536000"/>
    <w:rsid w:val="00536046"/>
    <w:rsid w:val="0053661A"/>
    <w:rsid w:val="005367C6"/>
    <w:rsid w:val="00536B17"/>
    <w:rsid w:val="00536D48"/>
    <w:rsid w:val="00537361"/>
    <w:rsid w:val="00537B0B"/>
    <w:rsid w:val="00541094"/>
    <w:rsid w:val="0054122D"/>
    <w:rsid w:val="00541256"/>
    <w:rsid w:val="00541AAC"/>
    <w:rsid w:val="00541C3B"/>
    <w:rsid w:val="00541CC2"/>
    <w:rsid w:val="00541F92"/>
    <w:rsid w:val="00541F9D"/>
    <w:rsid w:val="005423EF"/>
    <w:rsid w:val="005424B7"/>
    <w:rsid w:val="00542592"/>
    <w:rsid w:val="005431BE"/>
    <w:rsid w:val="00543453"/>
    <w:rsid w:val="00543726"/>
    <w:rsid w:val="005437B1"/>
    <w:rsid w:val="00544D7F"/>
    <w:rsid w:val="00544E9E"/>
    <w:rsid w:val="00545312"/>
    <w:rsid w:val="00545499"/>
    <w:rsid w:val="0054568B"/>
    <w:rsid w:val="005458C2"/>
    <w:rsid w:val="00545A20"/>
    <w:rsid w:val="00545BCE"/>
    <w:rsid w:val="00545BF0"/>
    <w:rsid w:val="00545D4A"/>
    <w:rsid w:val="00546095"/>
    <w:rsid w:val="0054627A"/>
    <w:rsid w:val="00546CB7"/>
    <w:rsid w:val="00546D36"/>
    <w:rsid w:val="00546EEE"/>
    <w:rsid w:val="00546EF4"/>
    <w:rsid w:val="0054785C"/>
    <w:rsid w:val="0054798C"/>
    <w:rsid w:val="00547B1D"/>
    <w:rsid w:val="00547B83"/>
    <w:rsid w:val="00547DA1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95"/>
    <w:rsid w:val="005524B8"/>
    <w:rsid w:val="00552610"/>
    <w:rsid w:val="005526FF"/>
    <w:rsid w:val="00552EA1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8"/>
    <w:rsid w:val="00555F79"/>
    <w:rsid w:val="00556068"/>
    <w:rsid w:val="005561A3"/>
    <w:rsid w:val="0055622F"/>
    <w:rsid w:val="005562A3"/>
    <w:rsid w:val="005565B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1609"/>
    <w:rsid w:val="00562210"/>
    <w:rsid w:val="00562AFD"/>
    <w:rsid w:val="005634D7"/>
    <w:rsid w:val="00563592"/>
    <w:rsid w:val="005638BA"/>
    <w:rsid w:val="00563926"/>
    <w:rsid w:val="00563DBE"/>
    <w:rsid w:val="00563F2E"/>
    <w:rsid w:val="00564090"/>
    <w:rsid w:val="005642FA"/>
    <w:rsid w:val="005646BF"/>
    <w:rsid w:val="00564FA5"/>
    <w:rsid w:val="005650FA"/>
    <w:rsid w:val="005652E6"/>
    <w:rsid w:val="0056579F"/>
    <w:rsid w:val="005657FC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ABB"/>
    <w:rsid w:val="00571DB7"/>
    <w:rsid w:val="00571DE8"/>
    <w:rsid w:val="00571E28"/>
    <w:rsid w:val="00571FA7"/>
    <w:rsid w:val="00572514"/>
    <w:rsid w:val="00572554"/>
    <w:rsid w:val="00572627"/>
    <w:rsid w:val="00572797"/>
    <w:rsid w:val="00572B1B"/>
    <w:rsid w:val="00572E57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1E17"/>
    <w:rsid w:val="00582B60"/>
    <w:rsid w:val="00582C97"/>
    <w:rsid w:val="00582F87"/>
    <w:rsid w:val="00583086"/>
    <w:rsid w:val="005832E0"/>
    <w:rsid w:val="005832FC"/>
    <w:rsid w:val="00583458"/>
    <w:rsid w:val="0058361C"/>
    <w:rsid w:val="005837E3"/>
    <w:rsid w:val="00583FC8"/>
    <w:rsid w:val="00584220"/>
    <w:rsid w:val="0058422E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0D00"/>
    <w:rsid w:val="00591478"/>
    <w:rsid w:val="005917AE"/>
    <w:rsid w:val="00591A8C"/>
    <w:rsid w:val="005921A4"/>
    <w:rsid w:val="005928F3"/>
    <w:rsid w:val="00592DF7"/>
    <w:rsid w:val="00592F40"/>
    <w:rsid w:val="005932B3"/>
    <w:rsid w:val="005933EE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0D4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1765"/>
    <w:rsid w:val="005A28FC"/>
    <w:rsid w:val="005A2AE1"/>
    <w:rsid w:val="005A348D"/>
    <w:rsid w:val="005A39C2"/>
    <w:rsid w:val="005A3E49"/>
    <w:rsid w:val="005A5317"/>
    <w:rsid w:val="005A5515"/>
    <w:rsid w:val="005A5608"/>
    <w:rsid w:val="005A57DC"/>
    <w:rsid w:val="005A57EC"/>
    <w:rsid w:val="005A591F"/>
    <w:rsid w:val="005A5B67"/>
    <w:rsid w:val="005A5EA8"/>
    <w:rsid w:val="005A6107"/>
    <w:rsid w:val="005A616A"/>
    <w:rsid w:val="005A63D1"/>
    <w:rsid w:val="005A6485"/>
    <w:rsid w:val="005A6B2B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40E"/>
    <w:rsid w:val="005B18F8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0B1"/>
    <w:rsid w:val="005B30C8"/>
    <w:rsid w:val="005B316E"/>
    <w:rsid w:val="005B33F2"/>
    <w:rsid w:val="005B37F1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0FA"/>
    <w:rsid w:val="005B7178"/>
    <w:rsid w:val="005B7543"/>
    <w:rsid w:val="005B79EA"/>
    <w:rsid w:val="005B7E95"/>
    <w:rsid w:val="005C0226"/>
    <w:rsid w:val="005C0329"/>
    <w:rsid w:val="005C0395"/>
    <w:rsid w:val="005C03C2"/>
    <w:rsid w:val="005C043B"/>
    <w:rsid w:val="005C05D5"/>
    <w:rsid w:val="005C0C29"/>
    <w:rsid w:val="005C0E43"/>
    <w:rsid w:val="005C107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E5B"/>
    <w:rsid w:val="005D2964"/>
    <w:rsid w:val="005D2A4D"/>
    <w:rsid w:val="005D2DFD"/>
    <w:rsid w:val="005D3077"/>
    <w:rsid w:val="005D31FA"/>
    <w:rsid w:val="005D3371"/>
    <w:rsid w:val="005D34D5"/>
    <w:rsid w:val="005D355C"/>
    <w:rsid w:val="005D38FB"/>
    <w:rsid w:val="005D39A3"/>
    <w:rsid w:val="005D3B00"/>
    <w:rsid w:val="005D44F9"/>
    <w:rsid w:val="005D4769"/>
    <w:rsid w:val="005D4C41"/>
    <w:rsid w:val="005D4D0B"/>
    <w:rsid w:val="005D4DC4"/>
    <w:rsid w:val="005D4F6F"/>
    <w:rsid w:val="005D558F"/>
    <w:rsid w:val="005D5B3F"/>
    <w:rsid w:val="005D5FBF"/>
    <w:rsid w:val="005D6113"/>
    <w:rsid w:val="005D62E8"/>
    <w:rsid w:val="005D6A2D"/>
    <w:rsid w:val="005D6A33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0CE0"/>
    <w:rsid w:val="005E1193"/>
    <w:rsid w:val="005E1501"/>
    <w:rsid w:val="005E159D"/>
    <w:rsid w:val="005E1B54"/>
    <w:rsid w:val="005E1F90"/>
    <w:rsid w:val="005E2294"/>
    <w:rsid w:val="005E2595"/>
    <w:rsid w:val="005E272E"/>
    <w:rsid w:val="005E2A86"/>
    <w:rsid w:val="005E2C44"/>
    <w:rsid w:val="005E2F01"/>
    <w:rsid w:val="005E3280"/>
    <w:rsid w:val="005E3BF3"/>
    <w:rsid w:val="005E3C16"/>
    <w:rsid w:val="005E3CAF"/>
    <w:rsid w:val="005E3D81"/>
    <w:rsid w:val="005E3E5E"/>
    <w:rsid w:val="005E4268"/>
    <w:rsid w:val="005E482B"/>
    <w:rsid w:val="005E4C34"/>
    <w:rsid w:val="005E4CC7"/>
    <w:rsid w:val="005E4F00"/>
    <w:rsid w:val="005E535F"/>
    <w:rsid w:val="005E541D"/>
    <w:rsid w:val="005E5A4E"/>
    <w:rsid w:val="005E5CFC"/>
    <w:rsid w:val="005E5D6D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24"/>
    <w:rsid w:val="005E7A53"/>
    <w:rsid w:val="005E7BBD"/>
    <w:rsid w:val="005E7FAA"/>
    <w:rsid w:val="005F004A"/>
    <w:rsid w:val="005F0523"/>
    <w:rsid w:val="005F095E"/>
    <w:rsid w:val="005F09A9"/>
    <w:rsid w:val="005F0BCE"/>
    <w:rsid w:val="005F0E08"/>
    <w:rsid w:val="005F1080"/>
    <w:rsid w:val="005F11B8"/>
    <w:rsid w:val="005F17F5"/>
    <w:rsid w:val="005F17FE"/>
    <w:rsid w:val="005F1972"/>
    <w:rsid w:val="005F1D5F"/>
    <w:rsid w:val="005F1D70"/>
    <w:rsid w:val="005F2460"/>
    <w:rsid w:val="005F27D1"/>
    <w:rsid w:val="005F2A2B"/>
    <w:rsid w:val="005F2D8B"/>
    <w:rsid w:val="005F2F49"/>
    <w:rsid w:val="005F3DCF"/>
    <w:rsid w:val="005F48B5"/>
    <w:rsid w:val="005F4B3D"/>
    <w:rsid w:val="005F4B93"/>
    <w:rsid w:val="005F4D96"/>
    <w:rsid w:val="005F4E37"/>
    <w:rsid w:val="005F4F47"/>
    <w:rsid w:val="005F4FB4"/>
    <w:rsid w:val="005F52B1"/>
    <w:rsid w:val="005F545F"/>
    <w:rsid w:val="005F54E6"/>
    <w:rsid w:val="005F56F5"/>
    <w:rsid w:val="005F577D"/>
    <w:rsid w:val="005F582D"/>
    <w:rsid w:val="005F5953"/>
    <w:rsid w:val="005F5AC5"/>
    <w:rsid w:val="005F5B79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A03"/>
    <w:rsid w:val="00601CDA"/>
    <w:rsid w:val="00601FC8"/>
    <w:rsid w:val="0060272D"/>
    <w:rsid w:val="00602988"/>
    <w:rsid w:val="006033F1"/>
    <w:rsid w:val="00603C17"/>
    <w:rsid w:val="00603F59"/>
    <w:rsid w:val="006042A0"/>
    <w:rsid w:val="00604562"/>
    <w:rsid w:val="006045A3"/>
    <w:rsid w:val="006045D6"/>
    <w:rsid w:val="0060469B"/>
    <w:rsid w:val="00604A27"/>
    <w:rsid w:val="00604CD3"/>
    <w:rsid w:val="00604E0F"/>
    <w:rsid w:val="00604F89"/>
    <w:rsid w:val="0060574C"/>
    <w:rsid w:val="00605819"/>
    <w:rsid w:val="00605C77"/>
    <w:rsid w:val="006061E7"/>
    <w:rsid w:val="006068B8"/>
    <w:rsid w:val="00606C2E"/>
    <w:rsid w:val="00606CE7"/>
    <w:rsid w:val="00607B27"/>
    <w:rsid w:val="00607D02"/>
    <w:rsid w:val="00607D03"/>
    <w:rsid w:val="006100A8"/>
    <w:rsid w:val="00610254"/>
    <w:rsid w:val="006105B2"/>
    <w:rsid w:val="00610758"/>
    <w:rsid w:val="00610D91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3782"/>
    <w:rsid w:val="00613935"/>
    <w:rsid w:val="00614086"/>
    <w:rsid w:val="00614465"/>
    <w:rsid w:val="006147BC"/>
    <w:rsid w:val="0061480B"/>
    <w:rsid w:val="00615149"/>
    <w:rsid w:val="00615229"/>
    <w:rsid w:val="006153E2"/>
    <w:rsid w:val="00615A91"/>
    <w:rsid w:val="0061626C"/>
    <w:rsid w:val="00616588"/>
    <w:rsid w:val="006167EF"/>
    <w:rsid w:val="00616D60"/>
    <w:rsid w:val="00616D78"/>
    <w:rsid w:val="00616E41"/>
    <w:rsid w:val="006171D7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B04"/>
    <w:rsid w:val="00621CA2"/>
    <w:rsid w:val="006222EB"/>
    <w:rsid w:val="00622600"/>
    <w:rsid w:val="00622B99"/>
    <w:rsid w:val="00622ECF"/>
    <w:rsid w:val="00622F13"/>
    <w:rsid w:val="006232DF"/>
    <w:rsid w:val="00623530"/>
    <w:rsid w:val="0062362E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877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97"/>
    <w:rsid w:val="006302A6"/>
    <w:rsid w:val="00630743"/>
    <w:rsid w:val="006309BF"/>
    <w:rsid w:val="00630BFA"/>
    <w:rsid w:val="00630D2E"/>
    <w:rsid w:val="00630EDC"/>
    <w:rsid w:val="006310E5"/>
    <w:rsid w:val="006310F0"/>
    <w:rsid w:val="00631181"/>
    <w:rsid w:val="006312EA"/>
    <w:rsid w:val="00631F33"/>
    <w:rsid w:val="0063216E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4E68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4D"/>
    <w:rsid w:val="00636E91"/>
    <w:rsid w:val="00636EBF"/>
    <w:rsid w:val="00636F2C"/>
    <w:rsid w:val="006371F9"/>
    <w:rsid w:val="00637492"/>
    <w:rsid w:val="006378D3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5C1"/>
    <w:rsid w:val="006419B1"/>
    <w:rsid w:val="00641C44"/>
    <w:rsid w:val="00641E23"/>
    <w:rsid w:val="00642119"/>
    <w:rsid w:val="006423AA"/>
    <w:rsid w:val="00642870"/>
    <w:rsid w:val="00642AE9"/>
    <w:rsid w:val="00642D5F"/>
    <w:rsid w:val="00642E25"/>
    <w:rsid w:val="00643369"/>
    <w:rsid w:val="00643B9B"/>
    <w:rsid w:val="00643C07"/>
    <w:rsid w:val="00643D70"/>
    <w:rsid w:val="00643D96"/>
    <w:rsid w:val="00643FA6"/>
    <w:rsid w:val="0064400C"/>
    <w:rsid w:val="0064405B"/>
    <w:rsid w:val="0064482C"/>
    <w:rsid w:val="00644AB8"/>
    <w:rsid w:val="00645200"/>
    <w:rsid w:val="006454CA"/>
    <w:rsid w:val="006455C3"/>
    <w:rsid w:val="00645A3C"/>
    <w:rsid w:val="00645AC5"/>
    <w:rsid w:val="00645B4E"/>
    <w:rsid w:val="00645D00"/>
    <w:rsid w:val="006461BC"/>
    <w:rsid w:val="006461E4"/>
    <w:rsid w:val="0064646E"/>
    <w:rsid w:val="00646738"/>
    <w:rsid w:val="0064683B"/>
    <w:rsid w:val="006471F7"/>
    <w:rsid w:val="006475DB"/>
    <w:rsid w:val="00647800"/>
    <w:rsid w:val="006478C7"/>
    <w:rsid w:val="006479E2"/>
    <w:rsid w:val="006502D7"/>
    <w:rsid w:val="00650317"/>
    <w:rsid w:val="00650343"/>
    <w:rsid w:val="00650464"/>
    <w:rsid w:val="00650818"/>
    <w:rsid w:val="00650BF1"/>
    <w:rsid w:val="00650E94"/>
    <w:rsid w:val="00650EE9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6F3"/>
    <w:rsid w:val="006537E1"/>
    <w:rsid w:val="00653C11"/>
    <w:rsid w:val="00653D47"/>
    <w:rsid w:val="0065423A"/>
    <w:rsid w:val="006543D2"/>
    <w:rsid w:val="00654825"/>
    <w:rsid w:val="00654A1C"/>
    <w:rsid w:val="00654AD3"/>
    <w:rsid w:val="00654D76"/>
    <w:rsid w:val="00654DEC"/>
    <w:rsid w:val="0065502E"/>
    <w:rsid w:val="00655439"/>
    <w:rsid w:val="00655477"/>
    <w:rsid w:val="006556F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69C3"/>
    <w:rsid w:val="00656EC4"/>
    <w:rsid w:val="00657467"/>
    <w:rsid w:val="0065779C"/>
    <w:rsid w:val="006578F6"/>
    <w:rsid w:val="00657B1B"/>
    <w:rsid w:val="00657D8B"/>
    <w:rsid w:val="00657FDD"/>
    <w:rsid w:val="006600A0"/>
    <w:rsid w:val="0066013E"/>
    <w:rsid w:val="0066050F"/>
    <w:rsid w:val="00660ACB"/>
    <w:rsid w:val="00660C3D"/>
    <w:rsid w:val="00660C8F"/>
    <w:rsid w:val="0066126C"/>
    <w:rsid w:val="00661436"/>
    <w:rsid w:val="006615C7"/>
    <w:rsid w:val="006618BA"/>
    <w:rsid w:val="006618DB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70290"/>
    <w:rsid w:val="0067053A"/>
    <w:rsid w:val="006705F0"/>
    <w:rsid w:val="00670B7C"/>
    <w:rsid w:val="00671481"/>
    <w:rsid w:val="006717F4"/>
    <w:rsid w:val="00671D2D"/>
    <w:rsid w:val="00671DC2"/>
    <w:rsid w:val="00671F53"/>
    <w:rsid w:val="006723C4"/>
    <w:rsid w:val="00672603"/>
    <w:rsid w:val="00672865"/>
    <w:rsid w:val="00672AD0"/>
    <w:rsid w:val="00672EA7"/>
    <w:rsid w:val="0067343D"/>
    <w:rsid w:val="0067352A"/>
    <w:rsid w:val="0067358E"/>
    <w:rsid w:val="00673661"/>
    <w:rsid w:val="00673B4E"/>
    <w:rsid w:val="00673C36"/>
    <w:rsid w:val="00673CBA"/>
    <w:rsid w:val="00673D73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487"/>
    <w:rsid w:val="006755A5"/>
    <w:rsid w:val="006759FC"/>
    <w:rsid w:val="00675AC5"/>
    <w:rsid w:val="00675B27"/>
    <w:rsid w:val="00675D81"/>
    <w:rsid w:val="00675F41"/>
    <w:rsid w:val="00675F65"/>
    <w:rsid w:val="0067659F"/>
    <w:rsid w:val="006765B2"/>
    <w:rsid w:val="006765FF"/>
    <w:rsid w:val="0067681E"/>
    <w:rsid w:val="00676ED1"/>
    <w:rsid w:val="00677B96"/>
    <w:rsid w:val="00677C85"/>
    <w:rsid w:val="006800F7"/>
    <w:rsid w:val="0068089A"/>
    <w:rsid w:val="00680D61"/>
    <w:rsid w:val="00680E58"/>
    <w:rsid w:val="00680F1D"/>
    <w:rsid w:val="006812E9"/>
    <w:rsid w:val="006817A3"/>
    <w:rsid w:val="006818BC"/>
    <w:rsid w:val="00681BF9"/>
    <w:rsid w:val="00681F57"/>
    <w:rsid w:val="00682645"/>
    <w:rsid w:val="006826DB"/>
    <w:rsid w:val="00682E53"/>
    <w:rsid w:val="00682F79"/>
    <w:rsid w:val="00683064"/>
    <w:rsid w:val="00683266"/>
    <w:rsid w:val="00683742"/>
    <w:rsid w:val="00683D2D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848"/>
    <w:rsid w:val="00687861"/>
    <w:rsid w:val="006879DF"/>
    <w:rsid w:val="00687A94"/>
    <w:rsid w:val="00687B81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100"/>
    <w:rsid w:val="0069221C"/>
    <w:rsid w:val="0069240D"/>
    <w:rsid w:val="00692582"/>
    <w:rsid w:val="00692BB9"/>
    <w:rsid w:val="006933ED"/>
    <w:rsid w:val="0069391A"/>
    <w:rsid w:val="00693DD5"/>
    <w:rsid w:val="00693E76"/>
    <w:rsid w:val="0069409A"/>
    <w:rsid w:val="006948DE"/>
    <w:rsid w:val="00694CF7"/>
    <w:rsid w:val="00694ECC"/>
    <w:rsid w:val="00695222"/>
    <w:rsid w:val="0069525E"/>
    <w:rsid w:val="006959BB"/>
    <w:rsid w:val="00696002"/>
    <w:rsid w:val="006961C9"/>
    <w:rsid w:val="00696F24"/>
    <w:rsid w:val="00697205"/>
    <w:rsid w:val="006974AC"/>
    <w:rsid w:val="0069757A"/>
    <w:rsid w:val="00697944"/>
    <w:rsid w:val="00697960"/>
    <w:rsid w:val="00697D0D"/>
    <w:rsid w:val="006A0701"/>
    <w:rsid w:val="006A0A64"/>
    <w:rsid w:val="006A168C"/>
    <w:rsid w:val="006A1823"/>
    <w:rsid w:val="006A1B17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504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50E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A7E08"/>
    <w:rsid w:val="006B007A"/>
    <w:rsid w:val="006B013F"/>
    <w:rsid w:val="006B031E"/>
    <w:rsid w:val="006B0590"/>
    <w:rsid w:val="006B0789"/>
    <w:rsid w:val="006B0C73"/>
    <w:rsid w:val="006B0CB7"/>
    <w:rsid w:val="006B11B0"/>
    <w:rsid w:val="006B13BD"/>
    <w:rsid w:val="006B1481"/>
    <w:rsid w:val="006B1524"/>
    <w:rsid w:val="006B1556"/>
    <w:rsid w:val="006B164B"/>
    <w:rsid w:val="006B16F8"/>
    <w:rsid w:val="006B1884"/>
    <w:rsid w:val="006B18BE"/>
    <w:rsid w:val="006B19E5"/>
    <w:rsid w:val="006B1F80"/>
    <w:rsid w:val="006B2139"/>
    <w:rsid w:val="006B2167"/>
    <w:rsid w:val="006B29CF"/>
    <w:rsid w:val="006B3325"/>
    <w:rsid w:val="006B3502"/>
    <w:rsid w:val="006B3610"/>
    <w:rsid w:val="006B3767"/>
    <w:rsid w:val="006B392E"/>
    <w:rsid w:val="006B39E3"/>
    <w:rsid w:val="006B3C14"/>
    <w:rsid w:val="006B4491"/>
    <w:rsid w:val="006B458B"/>
    <w:rsid w:val="006B4B58"/>
    <w:rsid w:val="006B4D0B"/>
    <w:rsid w:val="006B4D8A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8AC"/>
    <w:rsid w:val="006B690F"/>
    <w:rsid w:val="006B7F18"/>
    <w:rsid w:val="006C0248"/>
    <w:rsid w:val="006C05F3"/>
    <w:rsid w:val="006C0BD2"/>
    <w:rsid w:val="006C0EA0"/>
    <w:rsid w:val="006C1185"/>
    <w:rsid w:val="006C1253"/>
    <w:rsid w:val="006C13DA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798"/>
    <w:rsid w:val="006C485A"/>
    <w:rsid w:val="006C4964"/>
    <w:rsid w:val="006C4A8E"/>
    <w:rsid w:val="006C4B06"/>
    <w:rsid w:val="006C563A"/>
    <w:rsid w:val="006C586B"/>
    <w:rsid w:val="006C79EA"/>
    <w:rsid w:val="006C7ADC"/>
    <w:rsid w:val="006C7B1A"/>
    <w:rsid w:val="006C7BEB"/>
    <w:rsid w:val="006C7E05"/>
    <w:rsid w:val="006D032B"/>
    <w:rsid w:val="006D04F3"/>
    <w:rsid w:val="006D059C"/>
    <w:rsid w:val="006D09FD"/>
    <w:rsid w:val="006D0D08"/>
    <w:rsid w:val="006D12AF"/>
    <w:rsid w:val="006D1333"/>
    <w:rsid w:val="006D1642"/>
    <w:rsid w:val="006D1766"/>
    <w:rsid w:val="006D1B40"/>
    <w:rsid w:val="006D2E1C"/>
    <w:rsid w:val="006D2F6C"/>
    <w:rsid w:val="006D32A5"/>
    <w:rsid w:val="006D3359"/>
    <w:rsid w:val="006D3DC6"/>
    <w:rsid w:val="006D3F82"/>
    <w:rsid w:val="006D4460"/>
    <w:rsid w:val="006D4659"/>
    <w:rsid w:val="006D470A"/>
    <w:rsid w:val="006D48A6"/>
    <w:rsid w:val="006D4B3F"/>
    <w:rsid w:val="006D5241"/>
    <w:rsid w:val="006D5677"/>
    <w:rsid w:val="006D57D8"/>
    <w:rsid w:val="006D5EC3"/>
    <w:rsid w:val="006D5ED3"/>
    <w:rsid w:val="006D6742"/>
    <w:rsid w:val="006D6AB5"/>
    <w:rsid w:val="006D7048"/>
    <w:rsid w:val="006D7A3B"/>
    <w:rsid w:val="006D7C78"/>
    <w:rsid w:val="006D7D0B"/>
    <w:rsid w:val="006E0327"/>
    <w:rsid w:val="006E0D6D"/>
    <w:rsid w:val="006E0DF7"/>
    <w:rsid w:val="006E0E0A"/>
    <w:rsid w:val="006E0E8E"/>
    <w:rsid w:val="006E0EA8"/>
    <w:rsid w:val="006E0ECC"/>
    <w:rsid w:val="006E114F"/>
    <w:rsid w:val="006E16CC"/>
    <w:rsid w:val="006E1700"/>
    <w:rsid w:val="006E183D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5FF5"/>
    <w:rsid w:val="006E639E"/>
    <w:rsid w:val="006E64EC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3D7"/>
    <w:rsid w:val="006F0479"/>
    <w:rsid w:val="006F05B5"/>
    <w:rsid w:val="006F08EA"/>
    <w:rsid w:val="006F0BBE"/>
    <w:rsid w:val="006F13F9"/>
    <w:rsid w:val="006F14E6"/>
    <w:rsid w:val="006F1A27"/>
    <w:rsid w:val="006F2274"/>
    <w:rsid w:val="006F24E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4FFA"/>
    <w:rsid w:val="006F5631"/>
    <w:rsid w:val="006F57F7"/>
    <w:rsid w:val="006F58E3"/>
    <w:rsid w:val="006F5DB0"/>
    <w:rsid w:val="006F5E72"/>
    <w:rsid w:val="006F608B"/>
    <w:rsid w:val="006F6EDB"/>
    <w:rsid w:val="006F736D"/>
    <w:rsid w:val="006F7692"/>
    <w:rsid w:val="006F7D8D"/>
    <w:rsid w:val="006F7F9A"/>
    <w:rsid w:val="0070002E"/>
    <w:rsid w:val="007003CC"/>
    <w:rsid w:val="0070063F"/>
    <w:rsid w:val="007006F8"/>
    <w:rsid w:val="00700845"/>
    <w:rsid w:val="007009E9"/>
    <w:rsid w:val="00700AA9"/>
    <w:rsid w:val="00700C25"/>
    <w:rsid w:val="00700DDE"/>
    <w:rsid w:val="00700EA4"/>
    <w:rsid w:val="00701009"/>
    <w:rsid w:val="00701069"/>
    <w:rsid w:val="0070130C"/>
    <w:rsid w:val="00701C88"/>
    <w:rsid w:val="00701D83"/>
    <w:rsid w:val="007021C3"/>
    <w:rsid w:val="00702276"/>
    <w:rsid w:val="007024AB"/>
    <w:rsid w:val="00703478"/>
    <w:rsid w:val="00703686"/>
    <w:rsid w:val="00703C8A"/>
    <w:rsid w:val="00703EB1"/>
    <w:rsid w:val="0070437B"/>
    <w:rsid w:val="00704635"/>
    <w:rsid w:val="00704831"/>
    <w:rsid w:val="00704A8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BB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1FE"/>
    <w:rsid w:val="007132C8"/>
    <w:rsid w:val="007137A3"/>
    <w:rsid w:val="007137BB"/>
    <w:rsid w:val="00713899"/>
    <w:rsid w:val="00713F88"/>
    <w:rsid w:val="007141C7"/>
    <w:rsid w:val="00714329"/>
    <w:rsid w:val="0071487A"/>
    <w:rsid w:val="00714A42"/>
    <w:rsid w:val="00715B88"/>
    <w:rsid w:val="007160C9"/>
    <w:rsid w:val="007167EA"/>
    <w:rsid w:val="00716BD8"/>
    <w:rsid w:val="0071718B"/>
    <w:rsid w:val="007172B1"/>
    <w:rsid w:val="00717448"/>
    <w:rsid w:val="007175C6"/>
    <w:rsid w:val="00717B95"/>
    <w:rsid w:val="00717ECD"/>
    <w:rsid w:val="00717F4E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384"/>
    <w:rsid w:val="007223D0"/>
    <w:rsid w:val="00722B14"/>
    <w:rsid w:val="00722BEF"/>
    <w:rsid w:val="00722C77"/>
    <w:rsid w:val="00723781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7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02"/>
    <w:rsid w:val="00732457"/>
    <w:rsid w:val="007324E3"/>
    <w:rsid w:val="0073259A"/>
    <w:rsid w:val="007328CB"/>
    <w:rsid w:val="00732FEF"/>
    <w:rsid w:val="00733001"/>
    <w:rsid w:val="00733470"/>
    <w:rsid w:val="007335AC"/>
    <w:rsid w:val="00733862"/>
    <w:rsid w:val="007338BF"/>
    <w:rsid w:val="00733A8E"/>
    <w:rsid w:val="00733DFB"/>
    <w:rsid w:val="00733F85"/>
    <w:rsid w:val="00734543"/>
    <w:rsid w:val="0073495B"/>
    <w:rsid w:val="00734A97"/>
    <w:rsid w:val="00734E43"/>
    <w:rsid w:val="007354ED"/>
    <w:rsid w:val="0073577E"/>
    <w:rsid w:val="00735A80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02"/>
    <w:rsid w:val="00743394"/>
    <w:rsid w:val="007439B9"/>
    <w:rsid w:val="00743A6D"/>
    <w:rsid w:val="007446D3"/>
    <w:rsid w:val="00744FFE"/>
    <w:rsid w:val="0074515B"/>
    <w:rsid w:val="0074567F"/>
    <w:rsid w:val="00745DC5"/>
    <w:rsid w:val="0074612E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0E5E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2AF"/>
    <w:rsid w:val="007534F3"/>
    <w:rsid w:val="007535F0"/>
    <w:rsid w:val="00753687"/>
    <w:rsid w:val="007538D1"/>
    <w:rsid w:val="00753A4A"/>
    <w:rsid w:val="00753DEE"/>
    <w:rsid w:val="00754151"/>
    <w:rsid w:val="007548B8"/>
    <w:rsid w:val="007548C2"/>
    <w:rsid w:val="00754A17"/>
    <w:rsid w:val="00754BDA"/>
    <w:rsid w:val="00754D8D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6C70"/>
    <w:rsid w:val="00757399"/>
    <w:rsid w:val="0075756F"/>
    <w:rsid w:val="00757590"/>
    <w:rsid w:val="007575FE"/>
    <w:rsid w:val="00757617"/>
    <w:rsid w:val="00757788"/>
    <w:rsid w:val="007578FF"/>
    <w:rsid w:val="00760451"/>
    <w:rsid w:val="00760EF2"/>
    <w:rsid w:val="0076125A"/>
    <w:rsid w:val="00761438"/>
    <w:rsid w:val="00761525"/>
    <w:rsid w:val="0076172A"/>
    <w:rsid w:val="00761937"/>
    <w:rsid w:val="00761F4B"/>
    <w:rsid w:val="00762235"/>
    <w:rsid w:val="007623EC"/>
    <w:rsid w:val="007624C3"/>
    <w:rsid w:val="007627E7"/>
    <w:rsid w:val="00762928"/>
    <w:rsid w:val="00762AC9"/>
    <w:rsid w:val="00762B56"/>
    <w:rsid w:val="00762BD2"/>
    <w:rsid w:val="007640F7"/>
    <w:rsid w:val="00764918"/>
    <w:rsid w:val="007649D1"/>
    <w:rsid w:val="00764F78"/>
    <w:rsid w:val="007659A7"/>
    <w:rsid w:val="007659C5"/>
    <w:rsid w:val="00765F49"/>
    <w:rsid w:val="0076612A"/>
    <w:rsid w:val="00766154"/>
    <w:rsid w:val="0076623A"/>
    <w:rsid w:val="007666AF"/>
    <w:rsid w:val="00766753"/>
    <w:rsid w:val="00766823"/>
    <w:rsid w:val="007671B1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EDF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5"/>
    <w:rsid w:val="007734CA"/>
    <w:rsid w:val="0077351B"/>
    <w:rsid w:val="00773815"/>
    <w:rsid w:val="00773B4E"/>
    <w:rsid w:val="00773B88"/>
    <w:rsid w:val="00774029"/>
    <w:rsid w:val="00774F44"/>
    <w:rsid w:val="00775151"/>
    <w:rsid w:val="007751E2"/>
    <w:rsid w:val="0077530A"/>
    <w:rsid w:val="00775590"/>
    <w:rsid w:val="007755FD"/>
    <w:rsid w:val="00775966"/>
    <w:rsid w:val="00775A5D"/>
    <w:rsid w:val="00775CD2"/>
    <w:rsid w:val="00775EE9"/>
    <w:rsid w:val="00775EFC"/>
    <w:rsid w:val="007761AC"/>
    <w:rsid w:val="00776495"/>
    <w:rsid w:val="00776D40"/>
    <w:rsid w:val="00776DC8"/>
    <w:rsid w:val="00776F30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0CA"/>
    <w:rsid w:val="007825AB"/>
    <w:rsid w:val="0078277F"/>
    <w:rsid w:val="00782796"/>
    <w:rsid w:val="0078281F"/>
    <w:rsid w:val="007828FA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65"/>
    <w:rsid w:val="00785077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6F91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7EB"/>
    <w:rsid w:val="00790D8E"/>
    <w:rsid w:val="00790FE3"/>
    <w:rsid w:val="007911EE"/>
    <w:rsid w:val="00791567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2"/>
    <w:rsid w:val="00794725"/>
    <w:rsid w:val="007947EC"/>
    <w:rsid w:val="0079486E"/>
    <w:rsid w:val="00794AA2"/>
    <w:rsid w:val="00794C71"/>
    <w:rsid w:val="00794CC0"/>
    <w:rsid w:val="00794DF2"/>
    <w:rsid w:val="007955C9"/>
    <w:rsid w:val="00795878"/>
    <w:rsid w:val="00795CB2"/>
    <w:rsid w:val="0079600F"/>
    <w:rsid w:val="0079617F"/>
    <w:rsid w:val="0079623A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874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3F04"/>
    <w:rsid w:val="007A41E4"/>
    <w:rsid w:val="007A438F"/>
    <w:rsid w:val="007A45D9"/>
    <w:rsid w:val="007A4B73"/>
    <w:rsid w:val="007A4CA4"/>
    <w:rsid w:val="007A4F47"/>
    <w:rsid w:val="007A5733"/>
    <w:rsid w:val="007A583E"/>
    <w:rsid w:val="007A595D"/>
    <w:rsid w:val="007A5CA5"/>
    <w:rsid w:val="007A662C"/>
    <w:rsid w:val="007A6673"/>
    <w:rsid w:val="007A7623"/>
    <w:rsid w:val="007A762D"/>
    <w:rsid w:val="007A7843"/>
    <w:rsid w:val="007A7CEC"/>
    <w:rsid w:val="007B0B4D"/>
    <w:rsid w:val="007B114B"/>
    <w:rsid w:val="007B12D8"/>
    <w:rsid w:val="007B134A"/>
    <w:rsid w:val="007B16ED"/>
    <w:rsid w:val="007B1786"/>
    <w:rsid w:val="007B17BC"/>
    <w:rsid w:val="007B1BD6"/>
    <w:rsid w:val="007B1D9C"/>
    <w:rsid w:val="007B25CC"/>
    <w:rsid w:val="007B2798"/>
    <w:rsid w:val="007B2B30"/>
    <w:rsid w:val="007B2C5B"/>
    <w:rsid w:val="007B3357"/>
    <w:rsid w:val="007B390A"/>
    <w:rsid w:val="007B3B42"/>
    <w:rsid w:val="007B4440"/>
    <w:rsid w:val="007B44C4"/>
    <w:rsid w:val="007B4548"/>
    <w:rsid w:val="007B4CB7"/>
    <w:rsid w:val="007B4D2E"/>
    <w:rsid w:val="007B512A"/>
    <w:rsid w:val="007B5400"/>
    <w:rsid w:val="007B57D0"/>
    <w:rsid w:val="007B587B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992"/>
    <w:rsid w:val="007C1ABF"/>
    <w:rsid w:val="007C1C06"/>
    <w:rsid w:val="007C1F77"/>
    <w:rsid w:val="007C21B1"/>
    <w:rsid w:val="007C2670"/>
    <w:rsid w:val="007C2A4A"/>
    <w:rsid w:val="007C2C98"/>
    <w:rsid w:val="007C31E4"/>
    <w:rsid w:val="007C3526"/>
    <w:rsid w:val="007C377E"/>
    <w:rsid w:val="007C3A09"/>
    <w:rsid w:val="007C3C1A"/>
    <w:rsid w:val="007C3D26"/>
    <w:rsid w:val="007C3E5C"/>
    <w:rsid w:val="007C41B8"/>
    <w:rsid w:val="007C43AE"/>
    <w:rsid w:val="007C4B9F"/>
    <w:rsid w:val="007C4D89"/>
    <w:rsid w:val="007C4DA3"/>
    <w:rsid w:val="007C4F48"/>
    <w:rsid w:val="007C4F7C"/>
    <w:rsid w:val="007C520B"/>
    <w:rsid w:val="007C56C0"/>
    <w:rsid w:val="007C591A"/>
    <w:rsid w:val="007C6A1D"/>
    <w:rsid w:val="007C6F1E"/>
    <w:rsid w:val="007C77F2"/>
    <w:rsid w:val="007C7987"/>
    <w:rsid w:val="007C7A2B"/>
    <w:rsid w:val="007C7A3C"/>
    <w:rsid w:val="007C7FEA"/>
    <w:rsid w:val="007D003B"/>
    <w:rsid w:val="007D021B"/>
    <w:rsid w:val="007D0542"/>
    <w:rsid w:val="007D0990"/>
    <w:rsid w:val="007D0BD2"/>
    <w:rsid w:val="007D0BFB"/>
    <w:rsid w:val="007D0DFC"/>
    <w:rsid w:val="007D109B"/>
    <w:rsid w:val="007D10A2"/>
    <w:rsid w:val="007D12D6"/>
    <w:rsid w:val="007D180B"/>
    <w:rsid w:val="007D1979"/>
    <w:rsid w:val="007D1B46"/>
    <w:rsid w:val="007D1C5E"/>
    <w:rsid w:val="007D20B9"/>
    <w:rsid w:val="007D2963"/>
    <w:rsid w:val="007D2B7E"/>
    <w:rsid w:val="007D2D6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36C"/>
    <w:rsid w:val="007D5446"/>
    <w:rsid w:val="007D5D62"/>
    <w:rsid w:val="007D5E68"/>
    <w:rsid w:val="007D5F95"/>
    <w:rsid w:val="007D603B"/>
    <w:rsid w:val="007D6864"/>
    <w:rsid w:val="007D6B7D"/>
    <w:rsid w:val="007D6BB2"/>
    <w:rsid w:val="007D7182"/>
    <w:rsid w:val="007D733E"/>
    <w:rsid w:val="007D742F"/>
    <w:rsid w:val="007D785D"/>
    <w:rsid w:val="007D7969"/>
    <w:rsid w:val="007E0ED8"/>
    <w:rsid w:val="007E1756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5023"/>
    <w:rsid w:val="007E53E8"/>
    <w:rsid w:val="007E54DA"/>
    <w:rsid w:val="007E5BCE"/>
    <w:rsid w:val="007E6973"/>
    <w:rsid w:val="007E6C8A"/>
    <w:rsid w:val="007E71D2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316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77B"/>
    <w:rsid w:val="007F3890"/>
    <w:rsid w:val="007F3EF9"/>
    <w:rsid w:val="007F3FF4"/>
    <w:rsid w:val="007F41F0"/>
    <w:rsid w:val="007F4454"/>
    <w:rsid w:val="007F455D"/>
    <w:rsid w:val="007F462F"/>
    <w:rsid w:val="007F4758"/>
    <w:rsid w:val="007F47D3"/>
    <w:rsid w:val="007F4CCA"/>
    <w:rsid w:val="007F536E"/>
    <w:rsid w:val="007F5708"/>
    <w:rsid w:val="007F5C47"/>
    <w:rsid w:val="007F5DBE"/>
    <w:rsid w:val="007F6405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49B6"/>
    <w:rsid w:val="008058C6"/>
    <w:rsid w:val="0080678F"/>
    <w:rsid w:val="008068F8"/>
    <w:rsid w:val="008074DB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700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320"/>
    <w:rsid w:val="00814454"/>
    <w:rsid w:val="008144FB"/>
    <w:rsid w:val="00814518"/>
    <w:rsid w:val="0081462F"/>
    <w:rsid w:val="00814B89"/>
    <w:rsid w:val="00814ED4"/>
    <w:rsid w:val="00815090"/>
    <w:rsid w:val="008155D6"/>
    <w:rsid w:val="00815E64"/>
    <w:rsid w:val="008162E8"/>
    <w:rsid w:val="008163B5"/>
    <w:rsid w:val="0081650B"/>
    <w:rsid w:val="008166F0"/>
    <w:rsid w:val="00816D76"/>
    <w:rsid w:val="00817214"/>
    <w:rsid w:val="00817327"/>
    <w:rsid w:val="00817386"/>
    <w:rsid w:val="00817407"/>
    <w:rsid w:val="0081759B"/>
    <w:rsid w:val="00817969"/>
    <w:rsid w:val="00817D0F"/>
    <w:rsid w:val="00817D4E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A5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910"/>
    <w:rsid w:val="00825A92"/>
    <w:rsid w:val="00825BAC"/>
    <w:rsid w:val="00825BD4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27E5E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72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20"/>
    <w:rsid w:val="00835151"/>
    <w:rsid w:val="00835471"/>
    <w:rsid w:val="008354BF"/>
    <w:rsid w:val="0083568C"/>
    <w:rsid w:val="00835C7D"/>
    <w:rsid w:val="0083669D"/>
    <w:rsid w:val="00836D67"/>
    <w:rsid w:val="00836F6F"/>
    <w:rsid w:val="00836FCD"/>
    <w:rsid w:val="00836FDF"/>
    <w:rsid w:val="0083700C"/>
    <w:rsid w:val="00837B86"/>
    <w:rsid w:val="00837CA3"/>
    <w:rsid w:val="00837CF6"/>
    <w:rsid w:val="00837E73"/>
    <w:rsid w:val="00837EEB"/>
    <w:rsid w:val="00840335"/>
    <w:rsid w:val="0084071E"/>
    <w:rsid w:val="00841107"/>
    <w:rsid w:val="00841447"/>
    <w:rsid w:val="00841ADE"/>
    <w:rsid w:val="00841B9F"/>
    <w:rsid w:val="00842657"/>
    <w:rsid w:val="0084277A"/>
    <w:rsid w:val="0084280F"/>
    <w:rsid w:val="00842ABB"/>
    <w:rsid w:val="00842CAA"/>
    <w:rsid w:val="008432E5"/>
    <w:rsid w:val="00843506"/>
    <w:rsid w:val="008439A1"/>
    <w:rsid w:val="00843A75"/>
    <w:rsid w:val="00843B67"/>
    <w:rsid w:val="00843BF2"/>
    <w:rsid w:val="00843E51"/>
    <w:rsid w:val="008441AF"/>
    <w:rsid w:val="0084491D"/>
    <w:rsid w:val="00844B46"/>
    <w:rsid w:val="00844BEF"/>
    <w:rsid w:val="008452C0"/>
    <w:rsid w:val="00845435"/>
    <w:rsid w:val="00845C41"/>
    <w:rsid w:val="00845E40"/>
    <w:rsid w:val="0084624E"/>
    <w:rsid w:val="00846513"/>
    <w:rsid w:val="00846574"/>
    <w:rsid w:val="00846586"/>
    <w:rsid w:val="008466A9"/>
    <w:rsid w:val="008467A6"/>
    <w:rsid w:val="00846B1D"/>
    <w:rsid w:val="00847222"/>
    <w:rsid w:val="00847297"/>
    <w:rsid w:val="008476EA"/>
    <w:rsid w:val="008476EB"/>
    <w:rsid w:val="00847B52"/>
    <w:rsid w:val="00850299"/>
    <w:rsid w:val="00850337"/>
    <w:rsid w:val="008503AC"/>
    <w:rsid w:val="00850AED"/>
    <w:rsid w:val="00850C67"/>
    <w:rsid w:val="00850FEF"/>
    <w:rsid w:val="0085116F"/>
    <w:rsid w:val="008511EA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326C"/>
    <w:rsid w:val="008543AF"/>
    <w:rsid w:val="008549F9"/>
    <w:rsid w:val="00854A4B"/>
    <w:rsid w:val="00855394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924"/>
    <w:rsid w:val="00861C96"/>
    <w:rsid w:val="00861E45"/>
    <w:rsid w:val="00861E97"/>
    <w:rsid w:val="0086283C"/>
    <w:rsid w:val="0086299B"/>
    <w:rsid w:val="00862A16"/>
    <w:rsid w:val="00862C43"/>
    <w:rsid w:val="00862C4C"/>
    <w:rsid w:val="00862D0A"/>
    <w:rsid w:val="00862F66"/>
    <w:rsid w:val="0086371B"/>
    <w:rsid w:val="00863CFD"/>
    <w:rsid w:val="00863DE6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5A5E"/>
    <w:rsid w:val="0086603D"/>
    <w:rsid w:val="0086615A"/>
    <w:rsid w:val="00866314"/>
    <w:rsid w:val="0086670B"/>
    <w:rsid w:val="00866991"/>
    <w:rsid w:val="008669AE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2FD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4718"/>
    <w:rsid w:val="00874953"/>
    <w:rsid w:val="00874C04"/>
    <w:rsid w:val="00874CFF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AC1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99E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3F"/>
    <w:rsid w:val="00887EB4"/>
    <w:rsid w:val="008908D1"/>
    <w:rsid w:val="00890A28"/>
    <w:rsid w:val="00890C7C"/>
    <w:rsid w:val="00890CB9"/>
    <w:rsid w:val="00890EF5"/>
    <w:rsid w:val="00890FF9"/>
    <w:rsid w:val="00891049"/>
    <w:rsid w:val="008910EF"/>
    <w:rsid w:val="00891427"/>
    <w:rsid w:val="0089194A"/>
    <w:rsid w:val="00892661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209"/>
    <w:rsid w:val="008943B8"/>
    <w:rsid w:val="008946A1"/>
    <w:rsid w:val="00894F8C"/>
    <w:rsid w:val="008961BE"/>
    <w:rsid w:val="008961EB"/>
    <w:rsid w:val="0089673D"/>
    <w:rsid w:val="00896A16"/>
    <w:rsid w:val="008977C3"/>
    <w:rsid w:val="008A0DE9"/>
    <w:rsid w:val="008A12E2"/>
    <w:rsid w:val="008A2998"/>
    <w:rsid w:val="008A2E86"/>
    <w:rsid w:val="008A3054"/>
    <w:rsid w:val="008A3A7A"/>
    <w:rsid w:val="008A3C7A"/>
    <w:rsid w:val="008A3DA6"/>
    <w:rsid w:val="008A4AA9"/>
    <w:rsid w:val="008A4D53"/>
    <w:rsid w:val="008A4F29"/>
    <w:rsid w:val="008A5777"/>
    <w:rsid w:val="008A5800"/>
    <w:rsid w:val="008A584E"/>
    <w:rsid w:val="008A5B9C"/>
    <w:rsid w:val="008A6500"/>
    <w:rsid w:val="008A67B8"/>
    <w:rsid w:val="008A6B5D"/>
    <w:rsid w:val="008A6EA1"/>
    <w:rsid w:val="008A734E"/>
    <w:rsid w:val="008A7381"/>
    <w:rsid w:val="008A743B"/>
    <w:rsid w:val="008A75F5"/>
    <w:rsid w:val="008A76C7"/>
    <w:rsid w:val="008A7BB1"/>
    <w:rsid w:val="008A7D55"/>
    <w:rsid w:val="008B00D7"/>
    <w:rsid w:val="008B04E4"/>
    <w:rsid w:val="008B04F3"/>
    <w:rsid w:val="008B068F"/>
    <w:rsid w:val="008B0BCC"/>
    <w:rsid w:val="008B0C34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EBC"/>
    <w:rsid w:val="008B5FBB"/>
    <w:rsid w:val="008B6139"/>
    <w:rsid w:val="008B6331"/>
    <w:rsid w:val="008B69E4"/>
    <w:rsid w:val="008B6DAB"/>
    <w:rsid w:val="008B6F2C"/>
    <w:rsid w:val="008C0344"/>
    <w:rsid w:val="008C071B"/>
    <w:rsid w:val="008C0A12"/>
    <w:rsid w:val="008C0CA5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BEE"/>
    <w:rsid w:val="008C2D9E"/>
    <w:rsid w:val="008C2DBE"/>
    <w:rsid w:val="008C2FBE"/>
    <w:rsid w:val="008C3567"/>
    <w:rsid w:val="008C3AD1"/>
    <w:rsid w:val="008C3B23"/>
    <w:rsid w:val="008C3C57"/>
    <w:rsid w:val="008C3D3E"/>
    <w:rsid w:val="008C411C"/>
    <w:rsid w:val="008C4206"/>
    <w:rsid w:val="008C422E"/>
    <w:rsid w:val="008C43AF"/>
    <w:rsid w:val="008C4478"/>
    <w:rsid w:val="008C4521"/>
    <w:rsid w:val="008C45F1"/>
    <w:rsid w:val="008C509C"/>
    <w:rsid w:val="008C52DF"/>
    <w:rsid w:val="008C53F3"/>
    <w:rsid w:val="008C54DC"/>
    <w:rsid w:val="008C5552"/>
    <w:rsid w:val="008C5635"/>
    <w:rsid w:val="008C5752"/>
    <w:rsid w:val="008C5BF4"/>
    <w:rsid w:val="008C5F5C"/>
    <w:rsid w:val="008C623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312"/>
    <w:rsid w:val="008D048E"/>
    <w:rsid w:val="008D074A"/>
    <w:rsid w:val="008D0901"/>
    <w:rsid w:val="008D0CB3"/>
    <w:rsid w:val="008D14C7"/>
    <w:rsid w:val="008D153F"/>
    <w:rsid w:val="008D1BB9"/>
    <w:rsid w:val="008D1F11"/>
    <w:rsid w:val="008D20FF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CDB"/>
    <w:rsid w:val="008D2D57"/>
    <w:rsid w:val="008D2D82"/>
    <w:rsid w:val="008D2DC1"/>
    <w:rsid w:val="008D2FE6"/>
    <w:rsid w:val="008D33D7"/>
    <w:rsid w:val="008D3406"/>
    <w:rsid w:val="008D3D2F"/>
    <w:rsid w:val="008D3DD4"/>
    <w:rsid w:val="008D4242"/>
    <w:rsid w:val="008D4568"/>
    <w:rsid w:val="008D4778"/>
    <w:rsid w:val="008D4A7F"/>
    <w:rsid w:val="008D4C98"/>
    <w:rsid w:val="008D4DC3"/>
    <w:rsid w:val="008D511A"/>
    <w:rsid w:val="008D54BC"/>
    <w:rsid w:val="008D5780"/>
    <w:rsid w:val="008D5892"/>
    <w:rsid w:val="008D5D4A"/>
    <w:rsid w:val="008D6222"/>
    <w:rsid w:val="008D623F"/>
    <w:rsid w:val="008D62F9"/>
    <w:rsid w:val="008D678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BD5"/>
    <w:rsid w:val="008E1C55"/>
    <w:rsid w:val="008E1DAC"/>
    <w:rsid w:val="008E1E89"/>
    <w:rsid w:val="008E1FA3"/>
    <w:rsid w:val="008E23DD"/>
    <w:rsid w:val="008E2D80"/>
    <w:rsid w:val="008E2DB6"/>
    <w:rsid w:val="008E317F"/>
    <w:rsid w:val="008E34F2"/>
    <w:rsid w:val="008E36D9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2CD"/>
    <w:rsid w:val="008E6668"/>
    <w:rsid w:val="008E669F"/>
    <w:rsid w:val="008E682C"/>
    <w:rsid w:val="008E69F4"/>
    <w:rsid w:val="008E6DFB"/>
    <w:rsid w:val="008E77A9"/>
    <w:rsid w:val="008E7A46"/>
    <w:rsid w:val="008E7EEF"/>
    <w:rsid w:val="008F05B1"/>
    <w:rsid w:val="008F0C6C"/>
    <w:rsid w:val="008F0CF6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8ED"/>
    <w:rsid w:val="008F2B18"/>
    <w:rsid w:val="008F32D6"/>
    <w:rsid w:val="008F34EE"/>
    <w:rsid w:val="008F381D"/>
    <w:rsid w:val="008F3932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0D"/>
    <w:rsid w:val="008F5CE9"/>
    <w:rsid w:val="008F5D90"/>
    <w:rsid w:val="008F5F54"/>
    <w:rsid w:val="008F619E"/>
    <w:rsid w:val="008F6208"/>
    <w:rsid w:val="008F6363"/>
    <w:rsid w:val="008F797E"/>
    <w:rsid w:val="00900292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29E"/>
    <w:rsid w:val="00902787"/>
    <w:rsid w:val="009027C9"/>
    <w:rsid w:val="009027EC"/>
    <w:rsid w:val="009029C3"/>
    <w:rsid w:val="00902D2D"/>
    <w:rsid w:val="009032A9"/>
    <w:rsid w:val="00903435"/>
    <w:rsid w:val="009035CD"/>
    <w:rsid w:val="009037F0"/>
    <w:rsid w:val="00903C27"/>
    <w:rsid w:val="0090465C"/>
    <w:rsid w:val="00904BC7"/>
    <w:rsid w:val="009053F1"/>
    <w:rsid w:val="00905403"/>
    <w:rsid w:val="00905409"/>
    <w:rsid w:val="00905922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40E"/>
    <w:rsid w:val="00912560"/>
    <w:rsid w:val="0091256D"/>
    <w:rsid w:val="009126AF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16B"/>
    <w:rsid w:val="00916611"/>
    <w:rsid w:val="009166C0"/>
    <w:rsid w:val="00916757"/>
    <w:rsid w:val="0091678A"/>
    <w:rsid w:val="009167DF"/>
    <w:rsid w:val="00916A5D"/>
    <w:rsid w:val="00916E5C"/>
    <w:rsid w:val="00917176"/>
    <w:rsid w:val="009174DC"/>
    <w:rsid w:val="00917816"/>
    <w:rsid w:val="0091792E"/>
    <w:rsid w:val="00917A90"/>
    <w:rsid w:val="00917AF5"/>
    <w:rsid w:val="00917B82"/>
    <w:rsid w:val="00917C7F"/>
    <w:rsid w:val="00917E61"/>
    <w:rsid w:val="00917F41"/>
    <w:rsid w:val="00920A4A"/>
    <w:rsid w:val="00920C1A"/>
    <w:rsid w:val="00920D0F"/>
    <w:rsid w:val="00921415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3CCD"/>
    <w:rsid w:val="00923E8D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2AC"/>
    <w:rsid w:val="0092651E"/>
    <w:rsid w:val="009267C8"/>
    <w:rsid w:val="009268AE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2D9"/>
    <w:rsid w:val="0093046A"/>
    <w:rsid w:val="0093069F"/>
    <w:rsid w:val="00930ACF"/>
    <w:rsid w:val="00930D83"/>
    <w:rsid w:val="00931204"/>
    <w:rsid w:val="00931BE4"/>
    <w:rsid w:val="00931D80"/>
    <w:rsid w:val="00931DE2"/>
    <w:rsid w:val="00931DF9"/>
    <w:rsid w:val="00932663"/>
    <w:rsid w:val="00932A73"/>
    <w:rsid w:val="00932B27"/>
    <w:rsid w:val="009330E9"/>
    <w:rsid w:val="009333D8"/>
    <w:rsid w:val="0093344B"/>
    <w:rsid w:val="00933981"/>
    <w:rsid w:val="00933D46"/>
    <w:rsid w:val="009340B5"/>
    <w:rsid w:val="00934269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5DAD"/>
    <w:rsid w:val="0093670A"/>
    <w:rsid w:val="009367F4"/>
    <w:rsid w:val="0093757B"/>
    <w:rsid w:val="009376AB"/>
    <w:rsid w:val="00937FAA"/>
    <w:rsid w:val="00940574"/>
    <w:rsid w:val="00940A3A"/>
    <w:rsid w:val="00940FAA"/>
    <w:rsid w:val="009414B4"/>
    <w:rsid w:val="0094154C"/>
    <w:rsid w:val="00941A10"/>
    <w:rsid w:val="00942200"/>
    <w:rsid w:val="009422EE"/>
    <w:rsid w:val="009422FB"/>
    <w:rsid w:val="009423F0"/>
    <w:rsid w:val="0094268A"/>
    <w:rsid w:val="009426EB"/>
    <w:rsid w:val="00942864"/>
    <w:rsid w:val="009430C0"/>
    <w:rsid w:val="00943249"/>
    <w:rsid w:val="0094331D"/>
    <w:rsid w:val="009436A3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5C8"/>
    <w:rsid w:val="00946A28"/>
    <w:rsid w:val="00946C3C"/>
    <w:rsid w:val="0094735E"/>
    <w:rsid w:val="00947996"/>
    <w:rsid w:val="00947F15"/>
    <w:rsid w:val="009502F8"/>
    <w:rsid w:val="00950722"/>
    <w:rsid w:val="0095083E"/>
    <w:rsid w:val="00950896"/>
    <w:rsid w:val="00950B59"/>
    <w:rsid w:val="00950C17"/>
    <w:rsid w:val="00950DCD"/>
    <w:rsid w:val="0095163B"/>
    <w:rsid w:val="009516AD"/>
    <w:rsid w:val="00951A8B"/>
    <w:rsid w:val="00951FA5"/>
    <w:rsid w:val="009524B7"/>
    <w:rsid w:val="0095261D"/>
    <w:rsid w:val="009528D1"/>
    <w:rsid w:val="00952D9D"/>
    <w:rsid w:val="00952E54"/>
    <w:rsid w:val="00953365"/>
    <w:rsid w:val="009538F7"/>
    <w:rsid w:val="00953DAD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7A7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71E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A9"/>
    <w:rsid w:val="009666C3"/>
    <w:rsid w:val="009667EC"/>
    <w:rsid w:val="00966A18"/>
    <w:rsid w:val="00966B0B"/>
    <w:rsid w:val="00966CF2"/>
    <w:rsid w:val="00966E0B"/>
    <w:rsid w:val="0096733D"/>
    <w:rsid w:val="00967484"/>
    <w:rsid w:val="009674FC"/>
    <w:rsid w:val="0096750F"/>
    <w:rsid w:val="00967C14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8DF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1C8"/>
    <w:rsid w:val="00975299"/>
    <w:rsid w:val="009754F1"/>
    <w:rsid w:val="009758AF"/>
    <w:rsid w:val="00975948"/>
    <w:rsid w:val="00975A34"/>
    <w:rsid w:val="00975E3F"/>
    <w:rsid w:val="00975E6F"/>
    <w:rsid w:val="00975F4A"/>
    <w:rsid w:val="009760CF"/>
    <w:rsid w:val="009763B9"/>
    <w:rsid w:val="009763CA"/>
    <w:rsid w:val="009763F3"/>
    <w:rsid w:val="0097641D"/>
    <w:rsid w:val="00976819"/>
    <w:rsid w:val="00977046"/>
    <w:rsid w:val="0097732E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3C0"/>
    <w:rsid w:val="00982655"/>
    <w:rsid w:val="00982B90"/>
    <w:rsid w:val="00983142"/>
    <w:rsid w:val="00983240"/>
    <w:rsid w:val="0098324B"/>
    <w:rsid w:val="00983340"/>
    <w:rsid w:val="0098338F"/>
    <w:rsid w:val="00983459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46"/>
    <w:rsid w:val="00986EB9"/>
    <w:rsid w:val="0098754A"/>
    <w:rsid w:val="00987564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C61"/>
    <w:rsid w:val="0099401A"/>
    <w:rsid w:val="0099442C"/>
    <w:rsid w:val="0099458A"/>
    <w:rsid w:val="00995333"/>
    <w:rsid w:val="009953CE"/>
    <w:rsid w:val="0099570D"/>
    <w:rsid w:val="009963E6"/>
    <w:rsid w:val="009972AD"/>
    <w:rsid w:val="0099742D"/>
    <w:rsid w:val="00997681"/>
    <w:rsid w:val="009978C9"/>
    <w:rsid w:val="009978EF"/>
    <w:rsid w:val="00997C4F"/>
    <w:rsid w:val="00997F4A"/>
    <w:rsid w:val="009A095D"/>
    <w:rsid w:val="009A0B4D"/>
    <w:rsid w:val="009A13E4"/>
    <w:rsid w:val="009A14AE"/>
    <w:rsid w:val="009A184B"/>
    <w:rsid w:val="009A187D"/>
    <w:rsid w:val="009A1C8E"/>
    <w:rsid w:val="009A1C98"/>
    <w:rsid w:val="009A1CA6"/>
    <w:rsid w:val="009A23D7"/>
    <w:rsid w:val="009A25D4"/>
    <w:rsid w:val="009A2ABA"/>
    <w:rsid w:val="009A2D09"/>
    <w:rsid w:val="009A2DC5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1A5"/>
    <w:rsid w:val="009B064B"/>
    <w:rsid w:val="009B102C"/>
    <w:rsid w:val="009B14AE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869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506"/>
    <w:rsid w:val="009B7754"/>
    <w:rsid w:val="009B7883"/>
    <w:rsid w:val="009B78E7"/>
    <w:rsid w:val="009B7951"/>
    <w:rsid w:val="009B7BC1"/>
    <w:rsid w:val="009B7FDD"/>
    <w:rsid w:val="009C0372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B35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5867"/>
    <w:rsid w:val="009C6422"/>
    <w:rsid w:val="009C6570"/>
    <w:rsid w:val="009C67D1"/>
    <w:rsid w:val="009C67F8"/>
    <w:rsid w:val="009C7881"/>
    <w:rsid w:val="009C790E"/>
    <w:rsid w:val="009C7C77"/>
    <w:rsid w:val="009C7DEA"/>
    <w:rsid w:val="009C7F3A"/>
    <w:rsid w:val="009D059A"/>
    <w:rsid w:val="009D05E6"/>
    <w:rsid w:val="009D07C6"/>
    <w:rsid w:val="009D119A"/>
    <w:rsid w:val="009D1258"/>
    <w:rsid w:val="009D167D"/>
    <w:rsid w:val="009D2734"/>
    <w:rsid w:val="009D27F1"/>
    <w:rsid w:val="009D2A1C"/>
    <w:rsid w:val="009D2DDE"/>
    <w:rsid w:val="009D2E00"/>
    <w:rsid w:val="009D3263"/>
    <w:rsid w:val="009D339C"/>
    <w:rsid w:val="009D3459"/>
    <w:rsid w:val="009D3C49"/>
    <w:rsid w:val="009D3E0F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6D2"/>
    <w:rsid w:val="009D7B6F"/>
    <w:rsid w:val="009D7D47"/>
    <w:rsid w:val="009E0703"/>
    <w:rsid w:val="009E0D15"/>
    <w:rsid w:val="009E0DD1"/>
    <w:rsid w:val="009E0F63"/>
    <w:rsid w:val="009E13D3"/>
    <w:rsid w:val="009E146C"/>
    <w:rsid w:val="009E16B1"/>
    <w:rsid w:val="009E17F1"/>
    <w:rsid w:val="009E1821"/>
    <w:rsid w:val="009E199D"/>
    <w:rsid w:val="009E2386"/>
    <w:rsid w:val="009E2AB6"/>
    <w:rsid w:val="009E2B52"/>
    <w:rsid w:val="009E2DEF"/>
    <w:rsid w:val="009E3304"/>
    <w:rsid w:val="009E360D"/>
    <w:rsid w:val="009E38E8"/>
    <w:rsid w:val="009E3A9D"/>
    <w:rsid w:val="009E3CF7"/>
    <w:rsid w:val="009E3E1A"/>
    <w:rsid w:val="009E4878"/>
    <w:rsid w:val="009E49AD"/>
    <w:rsid w:val="009E4E3D"/>
    <w:rsid w:val="009E4FD6"/>
    <w:rsid w:val="009E50FE"/>
    <w:rsid w:val="009E5356"/>
    <w:rsid w:val="009E53BF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E79DC"/>
    <w:rsid w:val="009E7A48"/>
    <w:rsid w:val="009E7CE3"/>
    <w:rsid w:val="009F0101"/>
    <w:rsid w:val="009F0199"/>
    <w:rsid w:val="009F033A"/>
    <w:rsid w:val="009F0601"/>
    <w:rsid w:val="009F07D8"/>
    <w:rsid w:val="009F0DE3"/>
    <w:rsid w:val="009F0EE1"/>
    <w:rsid w:val="009F1536"/>
    <w:rsid w:val="009F165B"/>
    <w:rsid w:val="009F1A82"/>
    <w:rsid w:val="009F1CCA"/>
    <w:rsid w:val="009F21CE"/>
    <w:rsid w:val="009F2AC1"/>
    <w:rsid w:val="009F2F24"/>
    <w:rsid w:val="009F31CA"/>
    <w:rsid w:val="009F31F5"/>
    <w:rsid w:val="009F347C"/>
    <w:rsid w:val="009F370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8D6"/>
    <w:rsid w:val="009F5C9F"/>
    <w:rsid w:val="009F6450"/>
    <w:rsid w:val="009F6CDA"/>
    <w:rsid w:val="009F6FF5"/>
    <w:rsid w:val="009F7625"/>
    <w:rsid w:val="009F77BF"/>
    <w:rsid w:val="009F79F2"/>
    <w:rsid w:val="009F7B28"/>
    <w:rsid w:val="00A00217"/>
    <w:rsid w:val="00A002B7"/>
    <w:rsid w:val="00A003A6"/>
    <w:rsid w:val="00A003B9"/>
    <w:rsid w:val="00A007DD"/>
    <w:rsid w:val="00A0085F"/>
    <w:rsid w:val="00A00A56"/>
    <w:rsid w:val="00A01102"/>
    <w:rsid w:val="00A0111E"/>
    <w:rsid w:val="00A01E65"/>
    <w:rsid w:val="00A020B7"/>
    <w:rsid w:val="00A0215B"/>
    <w:rsid w:val="00A021D7"/>
    <w:rsid w:val="00A024D0"/>
    <w:rsid w:val="00A0266A"/>
    <w:rsid w:val="00A02801"/>
    <w:rsid w:val="00A0291D"/>
    <w:rsid w:val="00A029E1"/>
    <w:rsid w:val="00A02BB2"/>
    <w:rsid w:val="00A02D57"/>
    <w:rsid w:val="00A02E0C"/>
    <w:rsid w:val="00A02F76"/>
    <w:rsid w:val="00A034FC"/>
    <w:rsid w:val="00A03A0E"/>
    <w:rsid w:val="00A03B94"/>
    <w:rsid w:val="00A03C81"/>
    <w:rsid w:val="00A044D5"/>
    <w:rsid w:val="00A0453F"/>
    <w:rsid w:val="00A047F0"/>
    <w:rsid w:val="00A04AE9"/>
    <w:rsid w:val="00A04F88"/>
    <w:rsid w:val="00A05954"/>
    <w:rsid w:val="00A059E5"/>
    <w:rsid w:val="00A05EF4"/>
    <w:rsid w:val="00A06511"/>
    <w:rsid w:val="00A0665F"/>
    <w:rsid w:val="00A066DE"/>
    <w:rsid w:val="00A066F6"/>
    <w:rsid w:val="00A0698B"/>
    <w:rsid w:val="00A07117"/>
    <w:rsid w:val="00A0790A"/>
    <w:rsid w:val="00A07ACA"/>
    <w:rsid w:val="00A07C64"/>
    <w:rsid w:val="00A1027A"/>
    <w:rsid w:val="00A10343"/>
    <w:rsid w:val="00A1096D"/>
    <w:rsid w:val="00A10B8F"/>
    <w:rsid w:val="00A10BEF"/>
    <w:rsid w:val="00A10E0C"/>
    <w:rsid w:val="00A1154C"/>
    <w:rsid w:val="00A118B1"/>
    <w:rsid w:val="00A11944"/>
    <w:rsid w:val="00A122B5"/>
    <w:rsid w:val="00A1232F"/>
    <w:rsid w:val="00A12464"/>
    <w:rsid w:val="00A12558"/>
    <w:rsid w:val="00A12926"/>
    <w:rsid w:val="00A12DFC"/>
    <w:rsid w:val="00A13857"/>
    <w:rsid w:val="00A13BAA"/>
    <w:rsid w:val="00A13EC1"/>
    <w:rsid w:val="00A142CE"/>
    <w:rsid w:val="00A1447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69D3"/>
    <w:rsid w:val="00A16DAF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7E1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27CB1"/>
    <w:rsid w:val="00A3032D"/>
    <w:rsid w:val="00A303BD"/>
    <w:rsid w:val="00A305D5"/>
    <w:rsid w:val="00A30656"/>
    <w:rsid w:val="00A30742"/>
    <w:rsid w:val="00A3088A"/>
    <w:rsid w:val="00A309F4"/>
    <w:rsid w:val="00A30AD4"/>
    <w:rsid w:val="00A30FA7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5A2"/>
    <w:rsid w:val="00A3467C"/>
    <w:rsid w:val="00A34722"/>
    <w:rsid w:val="00A34915"/>
    <w:rsid w:val="00A34AB9"/>
    <w:rsid w:val="00A34EF4"/>
    <w:rsid w:val="00A351F3"/>
    <w:rsid w:val="00A35272"/>
    <w:rsid w:val="00A356F3"/>
    <w:rsid w:val="00A35867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15"/>
    <w:rsid w:val="00A402CF"/>
    <w:rsid w:val="00A403C7"/>
    <w:rsid w:val="00A4073E"/>
    <w:rsid w:val="00A40B17"/>
    <w:rsid w:val="00A40F3E"/>
    <w:rsid w:val="00A40FC0"/>
    <w:rsid w:val="00A41874"/>
    <w:rsid w:val="00A418FE"/>
    <w:rsid w:val="00A41B86"/>
    <w:rsid w:val="00A420BB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5E49"/>
    <w:rsid w:val="00A46206"/>
    <w:rsid w:val="00A46B2B"/>
    <w:rsid w:val="00A46E30"/>
    <w:rsid w:val="00A46E46"/>
    <w:rsid w:val="00A470E6"/>
    <w:rsid w:val="00A471DF"/>
    <w:rsid w:val="00A47334"/>
    <w:rsid w:val="00A474B4"/>
    <w:rsid w:val="00A47653"/>
    <w:rsid w:val="00A47787"/>
    <w:rsid w:val="00A47878"/>
    <w:rsid w:val="00A4798E"/>
    <w:rsid w:val="00A47C6D"/>
    <w:rsid w:val="00A47C80"/>
    <w:rsid w:val="00A47D97"/>
    <w:rsid w:val="00A47E70"/>
    <w:rsid w:val="00A511F2"/>
    <w:rsid w:val="00A512BD"/>
    <w:rsid w:val="00A512DE"/>
    <w:rsid w:val="00A516E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3E38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B9D"/>
    <w:rsid w:val="00A61D78"/>
    <w:rsid w:val="00A61FBC"/>
    <w:rsid w:val="00A6205B"/>
    <w:rsid w:val="00A6240E"/>
    <w:rsid w:val="00A626AE"/>
    <w:rsid w:val="00A62A05"/>
    <w:rsid w:val="00A62B37"/>
    <w:rsid w:val="00A62D5C"/>
    <w:rsid w:val="00A633AF"/>
    <w:rsid w:val="00A6386C"/>
    <w:rsid w:val="00A63998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B0D"/>
    <w:rsid w:val="00A65B1D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220"/>
    <w:rsid w:val="00A73356"/>
    <w:rsid w:val="00A7335B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A82"/>
    <w:rsid w:val="00A74E9E"/>
    <w:rsid w:val="00A74F3D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48F"/>
    <w:rsid w:val="00A77B5B"/>
    <w:rsid w:val="00A77B6D"/>
    <w:rsid w:val="00A77CF3"/>
    <w:rsid w:val="00A8062A"/>
    <w:rsid w:val="00A8069F"/>
    <w:rsid w:val="00A80ABB"/>
    <w:rsid w:val="00A8149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66B"/>
    <w:rsid w:val="00A848CD"/>
    <w:rsid w:val="00A8495C"/>
    <w:rsid w:val="00A84CB2"/>
    <w:rsid w:val="00A84E0B"/>
    <w:rsid w:val="00A84F63"/>
    <w:rsid w:val="00A84FE7"/>
    <w:rsid w:val="00A85482"/>
    <w:rsid w:val="00A858B5"/>
    <w:rsid w:val="00A85A69"/>
    <w:rsid w:val="00A85CBA"/>
    <w:rsid w:val="00A8690A"/>
    <w:rsid w:val="00A86B5E"/>
    <w:rsid w:val="00A86BCC"/>
    <w:rsid w:val="00A8702E"/>
    <w:rsid w:val="00A871E1"/>
    <w:rsid w:val="00A8737C"/>
    <w:rsid w:val="00A87818"/>
    <w:rsid w:val="00A87E12"/>
    <w:rsid w:val="00A87F5B"/>
    <w:rsid w:val="00A87F61"/>
    <w:rsid w:val="00A9019E"/>
    <w:rsid w:val="00A90583"/>
    <w:rsid w:val="00A90E45"/>
    <w:rsid w:val="00A9151F"/>
    <w:rsid w:val="00A91A86"/>
    <w:rsid w:val="00A91C1D"/>
    <w:rsid w:val="00A91CA8"/>
    <w:rsid w:val="00A928E5"/>
    <w:rsid w:val="00A92A43"/>
    <w:rsid w:val="00A933B8"/>
    <w:rsid w:val="00A935C7"/>
    <w:rsid w:val="00A93AD6"/>
    <w:rsid w:val="00A93AFD"/>
    <w:rsid w:val="00A93D14"/>
    <w:rsid w:val="00A94279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438"/>
    <w:rsid w:val="00AA05D3"/>
    <w:rsid w:val="00AA0FDD"/>
    <w:rsid w:val="00AA1708"/>
    <w:rsid w:val="00AA1D9C"/>
    <w:rsid w:val="00AA237A"/>
    <w:rsid w:val="00AA27B6"/>
    <w:rsid w:val="00AA2A4F"/>
    <w:rsid w:val="00AA2ACF"/>
    <w:rsid w:val="00AA3591"/>
    <w:rsid w:val="00AA39B2"/>
    <w:rsid w:val="00AA39D7"/>
    <w:rsid w:val="00AA3DA5"/>
    <w:rsid w:val="00AA3F4A"/>
    <w:rsid w:val="00AA4217"/>
    <w:rsid w:val="00AA42CE"/>
    <w:rsid w:val="00AA45EE"/>
    <w:rsid w:val="00AA4E28"/>
    <w:rsid w:val="00AA5233"/>
    <w:rsid w:val="00AA5257"/>
    <w:rsid w:val="00AA57D0"/>
    <w:rsid w:val="00AA5CAE"/>
    <w:rsid w:val="00AA6103"/>
    <w:rsid w:val="00AA618D"/>
    <w:rsid w:val="00AA62A4"/>
    <w:rsid w:val="00AA637F"/>
    <w:rsid w:val="00AA6A66"/>
    <w:rsid w:val="00AA6DFF"/>
    <w:rsid w:val="00AA77A7"/>
    <w:rsid w:val="00AB07AD"/>
    <w:rsid w:val="00AB098A"/>
    <w:rsid w:val="00AB0A9F"/>
    <w:rsid w:val="00AB0E96"/>
    <w:rsid w:val="00AB0EC7"/>
    <w:rsid w:val="00AB109B"/>
    <w:rsid w:val="00AB13E3"/>
    <w:rsid w:val="00AB16F2"/>
    <w:rsid w:val="00AB1882"/>
    <w:rsid w:val="00AB1BCA"/>
    <w:rsid w:val="00AB1CB5"/>
    <w:rsid w:val="00AB2434"/>
    <w:rsid w:val="00AB260D"/>
    <w:rsid w:val="00AB30FE"/>
    <w:rsid w:val="00AB31B3"/>
    <w:rsid w:val="00AB3208"/>
    <w:rsid w:val="00AB3629"/>
    <w:rsid w:val="00AB389E"/>
    <w:rsid w:val="00AB38C9"/>
    <w:rsid w:val="00AB3BB1"/>
    <w:rsid w:val="00AB403A"/>
    <w:rsid w:val="00AB4406"/>
    <w:rsid w:val="00AB48EE"/>
    <w:rsid w:val="00AB4C28"/>
    <w:rsid w:val="00AB4F6D"/>
    <w:rsid w:val="00AB5A67"/>
    <w:rsid w:val="00AB5D84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1DB"/>
    <w:rsid w:val="00AB77F6"/>
    <w:rsid w:val="00AB7BC3"/>
    <w:rsid w:val="00AB7EB4"/>
    <w:rsid w:val="00AC0143"/>
    <w:rsid w:val="00AC0F42"/>
    <w:rsid w:val="00AC1127"/>
    <w:rsid w:val="00AC15A2"/>
    <w:rsid w:val="00AC15EB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A14"/>
    <w:rsid w:val="00AC3D2F"/>
    <w:rsid w:val="00AC3EB1"/>
    <w:rsid w:val="00AC3EF9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44"/>
    <w:rsid w:val="00AC6FA1"/>
    <w:rsid w:val="00AC724C"/>
    <w:rsid w:val="00AC743F"/>
    <w:rsid w:val="00AC76A1"/>
    <w:rsid w:val="00AC78CF"/>
    <w:rsid w:val="00AC7903"/>
    <w:rsid w:val="00AC790D"/>
    <w:rsid w:val="00AC7A1B"/>
    <w:rsid w:val="00AC7BA4"/>
    <w:rsid w:val="00AC7C26"/>
    <w:rsid w:val="00AC7D61"/>
    <w:rsid w:val="00AD0624"/>
    <w:rsid w:val="00AD0AC4"/>
    <w:rsid w:val="00AD0B40"/>
    <w:rsid w:val="00AD0E0A"/>
    <w:rsid w:val="00AD0F8D"/>
    <w:rsid w:val="00AD1CFB"/>
    <w:rsid w:val="00AD2491"/>
    <w:rsid w:val="00AD2D10"/>
    <w:rsid w:val="00AD2D7A"/>
    <w:rsid w:val="00AD2F31"/>
    <w:rsid w:val="00AD2F95"/>
    <w:rsid w:val="00AD3225"/>
    <w:rsid w:val="00AD3361"/>
    <w:rsid w:val="00AD3474"/>
    <w:rsid w:val="00AD39E7"/>
    <w:rsid w:val="00AD3B21"/>
    <w:rsid w:val="00AD3D4C"/>
    <w:rsid w:val="00AD3FDA"/>
    <w:rsid w:val="00AD4B0B"/>
    <w:rsid w:val="00AD4C4B"/>
    <w:rsid w:val="00AD5093"/>
    <w:rsid w:val="00AD530D"/>
    <w:rsid w:val="00AD557B"/>
    <w:rsid w:val="00AD57E1"/>
    <w:rsid w:val="00AD5AE0"/>
    <w:rsid w:val="00AD6037"/>
    <w:rsid w:val="00AD6124"/>
    <w:rsid w:val="00AD623B"/>
    <w:rsid w:val="00AD68C3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334"/>
    <w:rsid w:val="00AE1721"/>
    <w:rsid w:val="00AE1A0C"/>
    <w:rsid w:val="00AE1B84"/>
    <w:rsid w:val="00AE2750"/>
    <w:rsid w:val="00AE2F78"/>
    <w:rsid w:val="00AE30CF"/>
    <w:rsid w:val="00AE320D"/>
    <w:rsid w:val="00AE335B"/>
    <w:rsid w:val="00AE3381"/>
    <w:rsid w:val="00AE3416"/>
    <w:rsid w:val="00AE35C9"/>
    <w:rsid w:val="00AE3E41"/>
    <w:rsid w:val="00AE4202"/>
    <w:rsid w:val="00AE4850"/>
    <w:rsid w:val="00AE4CF8"/>
    <w:rsid w:val="00AE4D9E"/>
    <w:rsid w:val="00AE4E1B"/>
    <w:rsid w:val="00AE4E51"/>
    <w:rsid w:val="00AE50CD"/>
    <w:rsid w:val="00AE52A2"/>
    <w:rsid w:val="00AE54C0"/>
    <w:rsid w:val="00AE55FC"/>
    <w:rsid w:val="00AE5B12"/>
    <w:rsid w:val="00AE6289"/>
    <w:rsid w:val="00AE6389"/>
    <w:rsid w:val="00AE6DB5"/>
    <w:rsid w:val="00AE6ED8"/>
    <w:rsid w:val="00AE6FB8"/>
    <w:rsid w:val="00AE7350"/>
    <w:rsid w:val="00AE7F89"/>
    <w:rsid w:val="00AF0536"/>
    <w:rsid w:val="00AF1113"/>
    <w:rsid w:val="00AF143B"/>
    <w:rsid w:val="00AF177D"/>
    <w:rsid w:val="00AF1890"/>
    <w:rsid w:val="00AF18E5"/>
    <w:rsid w:val="00AF24B1"/>
    <w:rsid w:val="00AF27A5"/>
    <w:rsid w:val="00AF28C3"/>
    <w:rsid w:val="00AF28C5"/>
    <w:rsid w:val="00AF2A89"/>
    <w:rsid w:val="00AF2B5C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4F1C"/>
    <w:rsid w:val="00AF508A"/>
    <w:rsid w:val="00AF5242"/>
    <w:rsid w:val="00AF5313"/>
    <w:rsid w:val="00AF5C27"/>
    <w:rsid w:val="00AF6039"/>
    <w:rsid w:val="00AF6104"/>
    <w:rsid w:val="00AF63EB"/>
    <w:rsid w:val="00AF6582"/>
    <w:rsid w:val="00AF7515"/>
    <w:rsid w:val="00AF777F"/>
    <w:rsid w:val="00AF7A6E"/>
    <w:rsid w:val="00B00341"/>
    <w:rsid w:val="00B005C1"/>
    <w:rsid w:val="00B00CCF"/>
    <w:rsid w:val="00B00DAB"/>
    <w:rsid w:val="00B00E31"/>
    <w:rsid w:val="00B00EDF"/>
    <w:rsid w:val="00B00F76"/>
    <w:rsid w:val="00B011D6"/>
    <w:rsid w:val="00B017A6"/>
    <w:rsid w:val="00B01A08"/>
    <w:rsid w:val="00B01BF2"/>
    <w:rsid w:val="00B01EC8"/>
    <w:rsid w:val="00B01F1B"/>
    <w:rsid w:val="00B01F9A"/>
    <w:rsid w:val="00B021F4"/>
    <w:rsid w:val="00B022C3"/>
    <w:rsid w:val="00B024CE"/>
    <w:rsid w:val="00B02AD9"/>
    <w:rsid w:val="00B02E56"/>
    <w:rsid w:val="00B033B5"/>
    <w:rsid w:val="00B039EC"/>
    <w:rsid w:val="00B03D05"/>
    <w:rsid w:val="00B03EDC"/>
    <w:rsid w:val="00B044E3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6F9F"/>
    <w:rsid w:val="00B07388"/>
    <w:rsid w:val="00B07567"/>
    <w:rsid w:val="00B075E1"/>
    <w:rsid w:val="00B07998"/>
    <w:rsid w:val="00B07C0F"/>
    <w:rsid w:val="00B07F2D"/>
    <w:rsid w:val="00B100C0"/>
    <w:rsid w:val="00B102D3"/>
    <w:rsid w:val="00B10969"/>
    <w:rsid w:val="00B10AE8"/>
    <w:rsid w:val="00B11042"/>
    <w:rsid w:val="00B1194F"/>
    <w:rsid w:val="00B1213B"/>
    <w:rsid w:val="00B12191"/>
    <w:rsid w:val="00B121D2"/>
    <w:rsid w:val="00B122B3"/>
    <w:rsid w:val="00B12427"/>
    <w:rsid w:val="00B12D97"/>
    <w:rsid w:val="00B131FE"/>
    <w:rsid w:val="00B13226"/>
    <w:rsid w:val="00B1323F"/>
    <w:rsid w:val="00B1338D"/>
    <w:rsid w:val="00B13CBD"/>
    <w:rsid w:val="00B13FBA"/>
    <w:rsid w:val="00B14011"/>
    <w:rsid w:val="00B140FB"/>
    <w:rsid w:val="00B14203"/>
    <w:rsid w:val="00B15733"/>
    <w:rsid w:val="00B15896"/>
    <w:rsid w:val="00B15B9E"/>
    <w:rsid w:val="00B15C4A"/>
    <w:rsid w:val="00B15F76"/>
    <w:rsid w:val="00B16D04"/>
    <w:rsid w:val="00B16F90"/>
    <w:rsid w:val="00B16FD7"/>
    <w:rsid w:val="00B17241"/>
    <w:rsid w:val="00B177FD"/>
    <w:rsid w:val="00B17876"/>
    <w:rsid w:val="00B17B5E"/>
    <w:rsid w:val="00B17C6A"/>
    <w:rsid w:val="00B20304"/>
    <w:rsid w:val="00B20359"/>
    <w:rsid w:val="00B20B57"/>
    <w:rsid w:val="00B20DAE"/>
    <w:rsid w:val="00B214B6"/>
    <w:rsid w:val="00B2197A"/>
    <w:rsid w:val="00B2211D"/>
    <w:rsid w:val="00B221C2"/>
    <w:rsid w:val="00B228CD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1F1"/>
    <w:rsid w:val="00B24257"/>
    <w:rsid w:val="00B24437"/>
    <w:rsid w:val="00B24856"/>
    <w:rsid w:val="00B249EF"/>
    <w:rsid w:val="00B24AE1"/>
    <w:rsid w:val="00B24F84"/>
    <w:rsid w:val="00B25651"/>
    <w:rsid w:val="00B257B5"/>
    <w:rsid w:val="00B25ADF"/>
    <w:rsid w:val="00B25C6D"/>
    <w:rsid w:val="00B25D75"/>
    <w:rsid w:val="00B26195"/>
    <w:rsid w:val="00B2638F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182"/>
    <w:rsid w:val="00B27480"/>
    <w:rsid w:val="00B27722"/>
    <w:rsid w:val="00B278DC"/>
    <w:rsid w:val="00B27A16"/>
    <w:rsid w:val="00B27A2B"/>
    <w:rsid w:val="00B27A8F"/>
    <w:rsid w:val="00B27B86"/>
    <w:rsid w:val="00B27B9C"/>
    <w:rsid w:val="00B27DF1"/>
    <w:rsid w:val="00B30023"/>
    <w:rsid w:val="00B303CD"/>
    <w:rsid w:val="00B307D0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EEA"/>
    <w:rsid w:val="00B330E3"/>
    <w:rsid w:val="00B336B6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8FC"/>
    <w:rsid w:val="00B35CC0"/>
    <w:rsid w:val="00B3616A"/>
    <w:rsid w:val="00B368D9"/>
    <w:rsid w:val="00B36A3F"/>
    <w:rsid w:val="00B36B42"/>
    <w:rsid w:val="00B36E0E"/>
    <w:rsid w:val="00B3721F"/>
    <w:rsid w:val="00B37240"/>
    <w:rsid w:val="00B37819"/>
    <w:rsid w:val="00B37EDD"/>
    <w:rsid w:val="00B40A00"/>
    <w:rsid w:val="00B40EAF"/>
    <w:rsid w:val="00B4114C"/>
    <w:rsid w:val="00B415E1"/>
    <w:rsid w:val="00B41666"/>
    <w:rsid w:val="00B419D8"/>
    <w:rsid w:val="00B41B18"/>
    <w:rsid w:val="00B426C6"/>
    <w:rsid w:val="00B4273A"/>
    <w:rsid w:val="00B42926"/>
    <w:rsid w:val="00B42AB1"/>
    <w:rsid w:val="00B42C81"/>
    <w:rsid w:val="00B42C85"/>
    <w:rsid w:val="00B42D40"/>
    <w:rsid w:val="00B42FFA"/>
    <w:rsid w:val="00B43303"/>
    <w:rsid w:val="00B43360"/>
    <w:rsid w:val="00B438F5"/>
    <w:rsid w:val="00B43B73"/>
    <w:rsid w:val="00B43B89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B1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D4B"/>
    <w:rsid w:val="00B47E96"/>
    <w:rsid w:val="00B502A9"/>
    <w:rsid w:val="00B508EB"/>
    <w:rsid w:val="00B50A00"/>
    <w:rsid w:val="00B50F11"/>
    <w:rsid w:val="00B51035"/>
    <w:rsid w:val="00B5140D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6F7"/>
    <w:rsid w:val="00B537F0"/>
    <w:rsid w:val="00B53845"/>
    <w:rsid w:val="00B53E48"/>
    <w:rsid w:val="00B53FA9"/>
    <w:rsid w:val="00B5450E"/>
    <w:rsid w:val="00B54718"/>
    <w:rsid w:val="00B54C75"/>
    <w:rsid w:val="00B54CCF"/>
    <w:rsid w:val="00B55129"/>
    <w:rsid w:val="00B55398"/>
    <w:rsid w:val="00B554EE"/>
    <w:rsid w:val="00B55811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69E"/>
    <w:rsid w:val="00B57C28"/>
    <w:rsid w:val="00B57CE2"/>
    <w:rsid w:val="00B57F82"/>
    <w:rsid w:val="00B6020A"/>
    <w:rsid w:val="00B6023C"/>
    <w:rsid w:val="00B6052D"/>
    <w:rsid w:val="00B60988"/>
    <w:rsid w:val="00B60D7A"/>
    <w:rsid w:val="00B61046"/>
    <w:rsid w:val="00B61123"/>
    <w:rsid w:val="00B6117F"/>
    <w:rsid w:val="00B613D7"/>
    <w:rsid w:val="00B614F8"/>
    <w:rsid w:val="00B6191B"/>
    <w:rsid w:val="00B619BE"/>
    <w:rsid w:val="00B61D10"/>
    <w:rsid w:val="00B621D3"/>
    <w:rsid w:val="00B62246"/>
    <w:rsid w:val="00B62372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7CD"/>
    <w:rsid w:val="00B64A0B"/>
    <w:rsid w:val="00B64A2F"/>
    <w:rsid w:val="00B64E45"/>
    <w:rsid w:val="00B64E57"/>
    <w:rsid w:val="00B64FF7"/>
    <w:rsid w:val="00B6514A"/>
    <w:rsid w:val="00B65A4B"/>
    <w:rsid w:val="00B65D59"/>
    <w:rsid w:val="00B65DB8"/>
    <w:rsid w:val="00B6610F"/>
    <w:rsid w:val="00B667B7"/>
    <w:rsid w:val="00B66AB7"/>
    <w:rsid w:val="00B66BF6"/>
    <w:rsid w:val="00B67CBC"/>
    <w:rsid w:val="00B700FB"/>
    <w:rsid w:val="00B70348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2A8"/>
    <w:rsid w:val="00B7535E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058"/>
    <w:rsid w:val="00B772E8"/>
    <w:rsid w:val="00B7742D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13E"/>
    <w:rsid w:val="00B8337E"/>
    <w:rsid w:val="00B833CA"/>
    <w:rsid w:val="00B8362C"/>
    <w:rsid w:val="00B837E7"/>
    <w:rsid w:val="00B83819"/>
    <w:rsid w:val="00B83B09"/>
    <w:rsid w:val="00B83DA1"/>
    <w:rsid w:val="00B83ECC"/>
    <w:rsid w:val="00B84198"/>
    <w:rsid w:val="00B843F3"/>
    <w:rsid w:val="00B8444A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24B"/>
    <w:rsid w:val="00B8634B"/>
    <w:rsid w:val="00B863B8"/>
    <w:rsid w:val="00B86632"/>
    <w:rsid w:val="00B86710"/>
    <w:rsid w:val="00B86E1A"/>
    <w:rsid w:val="00B87000"/>
    <w:rsid w:val="00B872FE"/>
    <w:rsid w:val="00B87645"/>
    <w:rsid w:val="00B902D1"/>
    <w:rsid w:val="00B904A8"/>
    <w:rsid w:val="00B907B7"/>
    <w:rsid w:val="00B90938"/>
    <w:rsid w:val="00B90D02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5B9"/>
    <w:rsid w:val="00B9372D"/>
    <w:rsid w:val="00B9377C"/>
    <w:rsid w:val="00B93AF6"/>
    <w:rsid w:val="00B93D8B"/>
    <w:rsid w:val="00B93F9F"/>
    <w:rsid w:val="00B94711"/>
    <w:rsid w:val="00B94A65"/>
    <w:rsid w:val="00B9503D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2B1"/>
    <w:rsid w:val="00B97532"/>
    <w:rsid w:val="00B97A99"/>
    <w:rsid w:val="00B97AF2"/>
    <w:rsid w:val="00B97C81"/>
    <w:rsid w:val="00BA01D5"/>
    <w:rsid w:val="00BA0217"/>
    <w:rsid w:val="00BA0223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87D"/>
    <w:rsid w:val="00BA38F7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9B3"/>
    <w:rsid w:val="00BA7A53"/>
    <w:rsid w:val="00BA7EDE"/>
    <w:rsid w:val="00BB02C8"/>
    <w:rsid w:val="00BB02CC"/>
    <w:rsid w:val="00BB09ED"/>
    <w:rsid w:val="00BB0ED8"/>
    <w:rsid w:val="00BB140F"/>
    <w:rsid w:val="00BB14B1"/>
    <w:rsid w:val="00BB1682"/>
    <w:rsid w:val="00BB1CD6"/>
    <w:rsid w:val="00BB2151"/>
    <w:rsid w:val="00BB23A2"/>
    <w:rsid w:val="00BB2497"/>
    <w:rsid w:val="00BB2567"/>
    <w:rsid w:val="00BB2A35"/>
    <w:rsid w:val="00BB2A85"/>
    <w:rsid w:val="00BB2C45"/>
    <w:rsid w:val="00BB2EB5"/>
    <w:rsid w:val="00BB307C"/>
    <w:rsid w:val="00BB3831"/>
    <w:rsid w:val="00BB39A6"/>
    <w:rsid w:val="00BB3C6A"/>
    <w:rsid w:val="00BB3EC6"/>
    <w:rsid w:val="00BB41C0"/>
    <w:rsid w:val="00BB475C"/>
    <w:rsid w:val="00BB4862"/>
    <w:rsid w:val="00BB4864"/>
    <w:rsid w:val="00BB4955"/>
    <w:rsid w:val="00BB4B5E"/>
    <w:rsid w:val="00BB4CBA"/>
    <w:rsid w:val="00BB4D5A"/>
    <w:rsid w:val="00BB4F3F"/>
    <w:rsid w:val="00BB5080"/>
    <w:rsid w:val="00BB55C3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5BE"/>
    <w:rsid w:val="00BC076B"/>
    <w:rsid w:val="00BC0A8E"/>
    <w:rsid w:val="00BC0AD2"/>
    <w:rsid w:val="00BC0BF8"/>
    <w:rsid w:val="00BC1442"/>
    <w:rsid w:val="00BC1585"/>
    <w:rsid w:val="00BC166C"/>
    <w:rsid w:val="00BC1FEF"/>
    <w:rsid w:val="00BC2051"/>
    <w:rsid w:val="00BC220E"/>
    <w:rsid w:val="00BC2DB1"/>
    <w:rsid w:val="00BC31A8"/>
    <w:rsid w:val="00BC3216"/>
    <w:rsid w:val="00BC35AD"/>
    <w:rsid w:val="00BC37CE"/>
    <w:rsid w:val="00BC3ACF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94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C53"/>
    <w:rsid w:val="00BD2409"/>
    <w:rsid w:val="00BD279D"/>
    <w:rsid w:val="00BD2BBC"/>
    <w:rsid w:val="00BD3434"/>
    <w:rsid w:val="00BD35D7"/>
    <w:rsid w:val="00BD3A5E"/>
    <w:rsid w:val="00BD3DAD"/>
    <w:rsid w:val="00BD4325"/>
    <w:rsid w:val="00BD4959"/>
    <w:rsid w:val="00BD4BD5"/>
    <w:rsid w:val="00BD50A7"/>
    <w:rsid w:val="00BD536A"/>
    <w:rsid w:val="00BD5417"/>
    <w:rsid w:val="00BD5B85"/>
    <w:rsid w:val="00BD5DB5"/>
    <w:rsid w:val="00BD6229"/>
    <w:rsid w:val="00BD64F8"/>
    <w:rsid w:val="00BD6780"/>
    <w:rsid w:val="00BD6D0A"/>
    <w:rsid w:val="00BD6E79"/>
    <w:rsid w:val="00BD6EAA"/>
    <w:rsid w:val="00BD73FC"/>
    <w:rsid w:val="00BD7688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A4F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431"/>
    <w:rsid w:val="00BE6705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5AA"/>
    <w:rsid w:val="00BF097B"/>
    <w:rsid w:val="00BF0AF1"/>
    <w:rsid w:val="00BF0F9B"/>
    <w:rsid w:val="00BF1240"/>
    <w:rsid w:val="00BF1362"/>
    <w:rsid w:val="00BF16AA"/>
    <w:rsid w:val="00BF16BE"/>
    <w:rsid w:val="00BF1B88"/>
    <w:rsid w:val="00BF1C50"/>
    <w:rsid w:val="00BF1EA3"/>
    <w:rsid w:val="00BF2033"/>
    <w:rsid w:val="00BF21AC"/>
    <w:rsid w:val="00BF23FB"/>
    <w:rsid w:val="00BF27E1"/>
    <w:rsid w:val="00BF2B0E"/>
    <w:rsid w:val="00BF31DF"/>
    <w:rsid w:val="00BF33CE"/>
    <w:rsid w:val="00BF3E8E"/>
    <w:rsid w:val="00BF44FA"/>
    <w:rsid w:val="00BF4574"/>
    <w:rsid w:val="00BF496A"/>
    <w:rsid w:val="00BF53E3"/>
    <w:rsid w:val="00BF5B24"/>
    <w:rsid w:val="00BF5E71"/>
    <w:rsid w:val="00BF5F04"/>
    <w:rsid w:val="00BF631B"/>
    <w:rsid w:val="00BF6513"/>
    <w:rsid w:val="00BF6756"/>
    <w:rsid w:val="00BF6844"/>
    <w:rsid w:val="00BF6893"/>
    <w:rsid w:val="00BF6DCD"/>
    <w:rsid w:val="00BF71ED"/>
    <w:rsid w:val="00BF72F2"/>
    <w:rsid w:val="00BF7627"/>
    <w:rsid w:val="00BF775D"/>
    <w:rsid w:val="00BF781E"/>
    <w:rsid w:val="00C0002D"/>
    <w:rsid w:val="00C00063"/>
    <w:rsid w:val="00C006EB"/>
    <w:rsid w:val="00C00F19"/>
    <w:rsid w:val="00C00F8B"/>
    <w:rsid w:val="00C00FD3"/>
    <w:rsid w:val="00C011BE"/>
    <w:rsid w:val="00C015F7"/>
    <w:rsid w:val="00C01681"/>
    <w:rsid w:val="00C01A30"/>
    <w:rsid w:val="00C01B59"/>
    <w:rsid w:val="00C01D7E"/>
    <w:rsid w:val="00C01E45"/>
    <w:rsid w:val="00C021CF"/>
    <w:rsid w:val="00C02A83"/>
    <w:rsid w:val="00C02FB6"/>
    <w:rsid w:val="00C039F3"/>
    <w:rsid w:val="00C03D9B"/>
    <w:rsid w:val="00C0412B"/>
    <w:rsid w:val="00C04139"/>
    <w:rsid w:val="00C04208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C74"/>
    <w:rsid w:val="00C07E30"/>
    <w:rsid w:val="00C103A0"/>
    <w:rsid w:val="00C1068D"/>
    <w:rsid w:val="00C10CD8"/>
    <w:rsid w:val="00C11121"/>
    <w:rsid w:val="00C11580"/>
    <w:rsid w:val="00C11659"/>
    <w:rsid w:val="00C1191F"/>
    <w:rsid w:val="00C11936"/>
    <w:rsid w:val="00C11D41"/>
    <w:rsid w:val="00C12A8B"/>
    <w:rsid w:val="00C12B05"/>
    <w:rsid w:val="00C12B5E"/>
    <w:rsid w:val="00C1321D"/>
    <w:rsid w:val="00C132EF"/>
    <w:rsid w:val="00C137C3"/>
    <w:rsid w:val="00C138A4"/>
    <w:rsid w:val="00C138D6"/>
    <w:rsid w:val="00C13B06"/>
    <w:rsid w:val="00C143A6"/>
    <w:rsid w:val="00C144CE"/>
    <w:rsid w:val="00C1494B"/>
    <w:rsid w:val="00C14AE9"/>
    <w:rsid w:val="00C14CBC"/>
    <w:rsid w:val="00C14DCB"/>
    <w:rsid w:val="00C14EF9"/>
    <w:rsid w:val="00C155BD"/>
    <w:rsid w:val="00C15B26"/>
    <w:rsid w:val="00C166F7"/>
    <w:rsid w:val="00C173B4"/>
    <w:rsid w:val="00C17484"/>
    <w:rsid w:val="00C1771B"/>
    <w:rsid w:val="00C17D18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1E"/>
    <w:rsid w:val="00C22DE7"/>
    <w:rsid w:val="00C23550"/>
    <w:rsid w:val="00C239BC"/>
    <w:rsid w:val="00C23CFD"/>
    <w:rsid w:val="00C23D49"/>
    <w:rsid w:val="00C23F58"/>
    <w:rsid w:val="00C2448E"/>
    <w:rsid w:val="00C249D9"/>
    <w:rsid w:val="00C24A4F"/>
    <w:rsid w:val="00C24E36"/>
    <w:rsid w:val="00C25436"/>
    <w:rsid w:val="00C25DE9"/>
    <w:rsid w:val="00C25EF5"/>
    <w:rsid w:val="00C26082"/>
    <w:rsid w:val="00C262AC"/>
    <w:rsid w:val="00C26514"/>
    <w:rsid w:val="00C266D1"/>
    <w:rsid w:val="00C26ADF"/>
    <w:rsid w:val="00C27278"/>
    <w:rsid w:val="00C273F2"/>
    <w:rsid w:val="00C275B3"/>
    <w:rsid w:val="00C278D5"/>
    <w:rsid w:val="00C279FA"/>
    <w:rsid w:val="00C3007E"/>
    <w:rsid w:val="00C30688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1B9"/>
    <w:rsid w:val="00C34719"/>
    <w:rsid w:val="00C35048"/>
    <w:rsid w:val="00C35A0F"/>
    <w:rsid w:val="00C35D88"/>
    <w:rsid w:val="00C35DFD"/>
    <w:rsid w:val="00C35F9F"/>
    <w:rsid w:val="00C36765"/>
    <w:rsid w:val="00C36B0E"/>
    <w:rsid w:val="00C36BB3"/>
    <w:rsid w:val="00C36C28"/>
    <w:rsid w:val="00C36C97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8C5"/>
    <w:rsid w:val="00C42250"/>
    <w:rsid w:val="00C428A6"/>
    <w:rsid w:val="00C42998"/>
    <w:rsid w:val="00C42D6F"/>
    <w:rsid w:val="00C43045"/>
    <w:rsid w:val="00C43683"/>
    <w:rsid w:val="00C43924"/>
    <w:rsid w:val="00C43F35"/>
    <w:rsid w:val="00C4412F"/>
    <w:rsid w:val="00C4418A"/>
    <w:rsid w:val="00C441B7"/>
    <w:rsid w:val="00C443C8"/>
    <w:rsid w:val="00C44535"/>
    <w:rsid w:val="00C445F9"/>
    <w:rsid w:val="00C448B2"/>
    <w:rsid w:val="00C44E48"/>
    <w:rsid w:val="00C457E6"/>
    <w:rsid w:val="00C45EF6"/>
    <w:rsid w:val="00C45F49"/>
    <w:rsid w:val="00C461C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350"/>
    <w:rsid w:val="00C55868"/>
    <w:rsid w:val="00C55883"/>
    <w:rsid w:val="00C55B0E"/>
    <w:rsid w:val="00C56241"/>
    <w:rsid w:val="00C562CC"/>
    <w:rsid w:val="00C5690A"/>
    <w:rsid w:val="00C56BC3"/>
    <w:rsid w:val="00C56E9E"/>
    <w:rsid w:val="00C57137"/>
    <w:rsid w:val="00C57176"/>
    <w:rsid w:val="00C577E1"/>
    <w:rsid w:val="00C57865"/>
    <w:rsid w:val="00C57FCE"/>
    <w:rsid w:val="00C60260"/>
    <w:rsid w:val="00C604D9"/>
    <w:rsid w:val="00C6062E"/>
    <w:rsid w:val="00C607E6"/>
    <w:rsid w:val="00C6080B"/>
    <w:rsid w:val="00C608B5"/>
    <w:rsid w:val="00C6093D"/>
    <w:rsid w:val="00C6097A"/>
    <w:rsid w:val="00C60A3D"/>
    <w:rsid w:val="00C60BA4"/>
    <w:rsid w:val="00C60D73"/>
    <w:rsid w:val="00C612A3"/>
    <w:rsid w:val="00C613E6"/>
    <w:rsid w:val="00C615C0"/>
    <w:rsid w:val="00C62178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4ACF"/>
    <w:rsid w:val="00C65168"/>
    <w:rsid w:val="00C656F9"/>
    <w:rsid w:val="00C65ED5"/>
    <w:rsid w:val="00C664EB"/>
    <w:rsid w:val="00C6695E"/>
    <w:rsid w:val="00C66D24"/>
    <w:rsid w:val="00C66DFD"/>
    <w:rsid w:val="00C67162"/>
    <w:rsid w:val="00C67190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5E2C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1A7"/>
    <w:rsid w:val="00C773BA"/>
    <w:rsid w:val="00C7749F"/>
    <w:rsid w:val="00C776F2"/>
    <w:rsid w:val="00C77748"/>
    <w:rsid w:val="00C77A07"/>
    <w:rsid w:val="00C77AB5"/>
    <w:rsid w:val="00C80111"/>
    <w:rsid w:val="00C8018E"/>
    <w:rsid w:val="00C806E9"/>
    <w:rsid w:val="00C8090C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5EB3"/>
    <w:rsid w:val="00C860CA"/>
    <w:rsid w:val="00C867DF"/>
    <w:rsid w:val="00C869CA"/>
    <w:rsid w:val="00C86D58"/>
    <w:rsid w:val="00C86E36"/>
    <w:rsid w:val="00C878A5"/>
    <w:rsid w:val="00C87BD0"/>
    <w:rsid w:val="00C87E1C"/>
    <w:rsid w:val="00C87FC5"/>
    <w:rsid w:val="00C9035B"/>
    <w:rsid w:val="00C90470"/>
    <w:rsid w:val="00C90ABC"/>
    <w:rsid w:val="00C90EB8"/>
    <w:rsid w:val="00C91106"/>
    <w:rsid w:val="00C9170E"/>
    <w:rsid w:val="00C919BE"/>
    <w:rsid w:val="00C91BA0"/>
    <w:rsid w:val="00C92231"/>
    <w:rsid w:val="00C92D64"/>
    <w:rsid w:val="00C93188"/>
    <w:rsid w:val="00C9337F"/>
    <w:rsid w:val="00C933E4"/>
    <w:rsid w:val="00C93BA8"/>
    <w:rsid w:val="00C93E60"/>
    <w:rsid w:val="00C941EE"/>
    <w:rsid w:val="00C941FF"/>
    <w:rsid w:val="00C94303"/>
    <w:rsid w:val="00C94407"/>
    <w:rsid w:val="00C945AE"/>
    <w:rsid w:val="00C948F1"/>
    <w:rsid w:val="00C949E3"/>
    <w:rsid w:val="00C94A72"/>
    <w:rsid w:val="00C94B3A"/>
    <w:rsid w:val="00C94BB0"/>
    <w:rsid w:val="00C94CC3"/>
    <w:rsid w:val="00C94DC4"/>
    <w:rsid w:val="00C94E06"/>
    <w:rsid w:val="00C9538E"/>
    <w:rsid w:val="00C95431"/>
    <w:rsid w:val="00C95985"/>
    <w:rsid w:val="00C95B62"/>
    <w:rsid w:val="00C95C92"/>
    <w:rsid w:val="00C964AE"/>
    <w:rsid w:val="00C9655D"/>
    <w:rsid w:val="00C96813"/>
    <w:rsid w:val="00C968F2"/>
    <w:rsid w:val="00C96CBC"/>
    <w:rsid w:val="00C96F64"/>
    <w:rsid w:val="00C9711E"/>
    <w:rsid w:val="00C97967"/>
    <w:rsid w:val="00C97A2F"/>
    <w:rsid w:val="00CA020C"/>
    <w:rsid w:val="00CA0547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60E"/>
    <w:rsid w:val="00CA3765"/>
    <w:rsid w:val="00CA38E5"/>
    <w:rsid w:val="00CA3A32"/>
    <w:rsid w:val="00CA414D"/>
    <w:rsid w:val="00CA41E5"/>
    <w:rsid w:val="00CA4428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79A"/>
    <w:rsid w:val="00CA6871"/>
    <w:rsid w:val="00CA6F72"/>
    <w:rsid w:val="00CA724C"/>
    <w:rsid w:val="00CA7256"/>
    <w:rsid w:val="00CA7570"/>
    <w:rsid w:val="00CA75CB"/>
    <w:rsid w:val="00CA7E22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5EF"/>
    <w:rsid w:val="00CB2F70"/>
    <w:rsid w:val="00CB302D"/>
    <w:rsid w:val="00CB306C"/>
    <w:rsid w:val="00CB3126"/>
    <w:rsid w:val="00CB3256"/>
    <w:rsid w:val="00CB36E9"/>
    <w:rsid w:val="00CB37D7"/>
    <w:rsid w:val="00CB38DE"/>
    <w:rsid w:val="00CB3DA5"/>
    <w:rsid w:val="00CB3EDE"/>
    <w:rsid w:val="00CB43EA"/>
    <w:rsid w:val="00CB45B2"/>
    <w:rsid w:val="00CB49D1"/>
    <w:rsid w:val="00CB4B1E"/>
    <w:rsid w:val="00CB5099"/>
    <w:rsid w:val="00CB5D89"/>
    <w:rsid w:val="00CB60CB"/>
    <w:rsid w:val="00CB6E5C"/>
    <w:rsid w:val="00CB6EB6"/>
    <w:rsid w:val="00CB71A6"/>
    <w:rsid w:val="00CB73E6"/>
    <w:rsid w:val="00CB7917"/>
    <w:rsid w:val="00CB7EED"/>
    <w:rsid w:val="00CC004A"/>
    <w:rsid w:val="00CC00F2"/>
    <w:rsid w:val="00CC0561"/>
    <w:rsid w:val="00CC0574"/>
    <w:rsid w:val="00CC07A3"/>
    <w:rsid w:val="00CC08CB"/>
    <w:rsid w:val="00CC0BD6"/>
    <w:rsid w:val="00CC0DB0"/>
    <w:rsid w:val="00CC0E4B"/>
    <w:rsid w:val="00CC0ED8"/>
    <w:rsid w:val="00CC0F68"/>
    <w:rsid w:val="00CC122C"/>
    <w:rsid w:val="00CC13A2"/>
    <w:rsid w:val="00CC1746"/>
    <w:rsid w:val="00CC1F1F"/>
    <w:rsid w:val="00CC24D6"/>
    <w:rsid w:val="00CC2C45"/>
    <w:rsid w:val="00CC2F81"/>
    <w:rsid w:val="00CC3178"/>
    <w:rsid w:val="00CC3CCA"/>
    <w:rsid w:val="00CC3E05"/>
    <w:rsid w:val="00CC4DD0"/>
    <w:rsid w:val="00CC4FB5"/>
    <w:rsid w:val="00CC4FFD"/>
    <w:rsid w:val="00CC5071"/>
    <w:rsid w:val="00CC5178"/>
    <w:rsid w:val="00CC5291"/>
    <w:rsid w:val="00CC5A33"/>
    <w:rsid w:val="00CC5B58"/>
    <w:rsid w:val="00CC5E12"/>
    <w:rsid w:val="00CC5E15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81E"/>
    <w:rsid w:val="00CD1A92"/>
    <w:rsid w:val="00CD1B52"/>
    <w:rsid w:val="00CD1F55"/>
    <w:rsid w:val="00CD1F64"/>
    <w:rsid w:val="00CD2076"/>
    <w:rsid w:val="00CD2348"/>
    <w:rsid w:val="00CD27BF"/>
    <w:rsid w:val="00CD2888"/>
    <w:rsid w:val="00CD2A20"/>
    <w:rsid w:val="00CD34F9"/>
    <w:rsid w:val="00CD37C7"/>
    <w:rsid w:val="00CD3ACB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44E"/>
    <w:rsid w:val="00CD75C7"/>
    <w:rsid w:val="00CD7B9C"/>
    <w:rsid w:val="00CE0146"/>
    <w:rsid w:val="00CE028C"/>
    <w:rsid w:val="00CE05F0"/>
    <w:rsid w:val="00CE0695"/>
    <w:rsid w:val="00CE06B5"/>
    <w:rsid w:val="00CE08ED"/>
    <w:rsid w:val="00CE0D09"/>
    <w:rsid w:val="00CE135F"/>
    <w:rsid w:val="00CE1CDD"/>
    <w:rsid w:val="00CE2438"/>
    <w:rsid w:val="00CE2A1A"/>
    <w:rsid w:val="00CE2B74"/>
    <w:rsid w:val="00CE2D4D"/>
    <w:rsid w:val="00CE3C10"/>
    <w:rsid w:val="00CE4009"/>
    <w:rsid w:val="00CE4156"/>
    <w:rsid w:val="00CE4326"/>
    <w:rsid w:val="00CE47B4"/>
    <w:rsid w:val="00CE4AD4"/>
    <w:rsid w:val="00CE58C3"/>
    <w:rsid w:val="00CE58E1"/>
    <w:rsid w:val="00CE590E"/>
    <w:rsid w:val="00CE5DCF"/>
    <w:rsid w:val="00CE61CE"/>
    <w:rsid w:val="00CE6304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9F2"/>
    <w:rsid w:val="00CE7D9B"/>
    <w:rsid w:val="00CF0988"/>
    <w:rsid w:val="00CF0C5E"/>
    <w:rsid w:val="00CF0E5C"/>
    <w:rsid w:val="00CF0EB5"/>
    <w:rsid w:val="00CF1587"/>
    <w:rsid w:val="00CF1629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39DE"/>
    <w:rsid w:val="00CF40F5"/>
    <w:rsid w:val="00CF4286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8A7"/>
    <w:rsid w:val="00CF7AC8"/>
    <w:rsid w:val="00CF7EAD"/>
    <w:rsid w:val="00D010C3"/>
    <w:rsid w:val="00D011F7"/>
    <w:rsid w:val="00D01E2D"/>
    <w:rsid w:val="00D02408"/>
    <w:rsid w:val="00D02512"/>
    <w:rsid w:val="00D025DC"/>
    <w:rsid w:val="00D0291C"/>
    <w:rsid w:val="00D0291E"/>
    <w:rsid w:val="00D02A09"/>
    <w:rsid w:val="00D02EB9"/>
    <w:rsid w:val="00D02EF2"/>
    <w:rsid w:val="00D033F1"/>
    <w:rsid w:val="00D0344C"/>
    <w:rsid w:val="00D035D0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65DC"/>
    <w:rsid w:val="00D070E7"/>
    <w:rsid w:val="00D071B5"/>
    <w:rsid w:val="00D07216"/>
    <w:rsid w:val="00D074F0"/>
    <w:rsid w:val="00D07CCE"/>
    <w:rsid w:val="00D07D7B"/>
    <w:rsid w:val="00D07DC2"/>
    <w:rsid w:val="00D10057"/>
    <w:rsid w:val="00D10322"/>
    <w:rsid w:val="00D1039F"/>
    <w:rsid w:val="00D10A2D"/>
    <w:rsid w:val="00D11184"/>
    <w:rsid w:val="00D112C5"/>
    <w:rsid w:val="00D1134B"/>
    <w:rsid w:val="00D119CE"/>
    <w:rsid w:val="00D11AEC"/>
    <w:rsid w:val="00D11E34"/>
    <w:rsid w:val="00D11E38"/>
    <w:rsid w:val="00D121CE"/>
    <w:rsid w:val="00D124D5"/>
    <w:rsid w:val="00D12684"/>
    <w:rsid w:val="00D12B92"/>
    <w:rsid w:val="00D12E51"/>
    <w:rsid w:val="00D12ED8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947"/>
    <w:rsid w:val="00D15D1D"/>
    <w:rsid w:val="00D15FC9"/>
    <w:rsid w:val="00D16273"/>
    <w:rsid w:val="00D163FC"/>
    <w:rsid w:val="00D166BE"/>
    <w:rsid w:val="00D16749"/>
    <w:rsid w:val="00D1720A"/>
    <w:rsid w:val="00D1772A"/>
    <w:rsid w:val="00D177FB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2B4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40A"/>
    <w:rsid w:val="00D2693B"/>
    <w:rsid w:val="00D26946"/>
    <w:rsid w:val="00D270E8"/>
    <w:rsid w:val="00D27B99"/>
    <w:rsid w:val="00D30254"/>
    <w:rsid w:val="00D303B0"/>
    <w:rsid w:val="00D305C1"/>
    <w:rsid w:val="00D3071B"/>
    <w:rsid w:val="00D30A91"/>
    <w:rsid w:val="00D30FAD"/>
    <w:rsid w:val="00D312F9"/>
    <w:rsid w:val="00D314B4"/>
    <w:rsid w:val="00D3171D"/>
    <w:rsid w:val="00D317C2"/>
    <w:rsid w:val="00D31CA2"/>
    <w:rsid w:val="00D3201B"/>
    <w:rsid w:val="00D321AF"/>
    <w:rsid w:val="00D32338"/>
    <w:rsid w:val="00D32969"/>
    <w:rsid w:val="00D32981"/>
    <w:rsid w:val="00D333D7"/>
    <w:rsid w:val="00D337D3"/>
    <w:rsid w:val="00D337D7"/>
    <w:rsid w:val="00D33862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957"/>
    <w:rsid w:val="00D36A1C"/>
    <w:rsid w:val="00D36A20"/>
    <w:rsid w:val="00D3716A"/>
    <w:rsid w:val="00D373B6"/>
    <w:rsid w:val="00D37420"/>
    <w:rsid w:val="00D375A0"/>
    <w:rsid w:val="00D375A5"/>
    <w:rsid w:val="00D3768E"/>
    <w:rsid w:val="00D40301"/>
    <w:rsid w:val="00D4030E"/>
    <w:rsid w:val="00D403AA"/>
    <w:rsid w:val="00D403AD"/>
    <w:rsid w:val="00D40470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897"/>
    <w:rsid w:val="00D4395A"/>
    <w:rsid w:val="00D439CD"/>
    <w:rsid w:val="00D43EB3"/>
    <w:rsid w:val="00D4435E"/>
    <w:rsid w:val="00D44467"/>
    <w:rsid w:val="00D4457D"/>
    <w:rsid w:val="00D453F3"/>
    <w:rsid w:val="00D45411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150"/>
    <w:rsid w:val="00D56718"/>
    <w:rsid w:val="00D56F90"/>
    <w:rsid w:val="00D57901"/>
    <w:rsid w:val="00D60117"/>
    <w:rsid w:val="00D601D8"/>
    <w:rsid w:val="00D60693"/>
    <w:rsid w:val="00D60843"/>
    <w:rsid w:val="00D60C29"/>
    <w:rsid w:val="00D60CDA"/>
    <w:rsid w:val="00D60D9F"/>
    <w:rsid w:val="00D6147B"/>
    <w:rsid w:val="00D61520"/>
    <w:rsid w:val="00D615EE"/>
    <w:rsid w:val="00D61752"/>
    <w:rsid w:val="00D61B28"/>
    <w:rsid w:val="00D61DAB"/>
    <w:rsid w:val="00D61DC7"/>
    <w:rsid w:val="00D61E64"/>
    <w:rsid w:val="00D61FF1"/>
    <w:rsid w:val="00D628C7"/>
    <w:rsid w:val="00D62FEA"/>
    <w:rsid w:val="00D6360C"/>
    <w:rsid w:val="00D63679"/>
    <w:rsid w:val="00D63B30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6CC1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A8E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EDF"/>
    <w:rsid w:val="00D73F77"/>
    <w:rsid w:val="00D746D7"/>
    <w:rsid w:val="00D74721"/>
    <w:rsid w:val="00D74A21"/>
    <w:rsid w:val="00D74B6B"/>
    <w:rsid w:val="00D74BC9"/>
    <w:rsid w:val="00D74D11"/>
    <w:rsid w:val="00D74E11"/>
    <w:rsid w:val="00D74E45"/>
    <w:rsid w:val="00D7556A"/>
    <w:rsid w:val="00D758BE"/>
    <w:rsid w:val="00D765C3"/>
    <w:rsid w:val="00D7685F"/>
    <w:rsid w:val="00D7689A"/>
    <w:rsid w:val="00D76AEC"/>
    <w:rsid w:val="00D76B70"/>
    <w:rsid w:val="00D76EC4"/>
    <w:rsid w:val="00D7719C"/>
    <w:rsid w:val="00D7767B"/>
    <w:rsid w:val="00D77877"/>
    <w:rsid w:val="00D77DC1"/>
    <w:rsid w:val="00D805C2"/>
    <w:rsid w:val="00D80668"/>
    <w:rsid w:val="00D807F5"/>
    <w:rsid w:val="00D807FF"/>
    <w:rsid w:val="00D808E9"/>
    <w:rsid w:val="00D80BCC"/>
    <w:rsid w:val="00D80EF5"/>
    <w:rsid w:val="00D8163E"/>
    <w:rsid w:val="00D817D6"/>
    <w:rsid w:val="00D81A65"/>
    <w:rsid w:val="00D81D47"/>
    <w:rsid w:val="00D825D9"/>
    <w:rsid w:val="00D82896"/>
    <w:rsid w:val="00D828EC"/>
    <w:rsid w:val="00D82E40"/>
    <w:rsid w:val="00D835AB"/>
    <w:rsid w:val="00D83884"/>
    <w:rsid w:val="00D83954"/>
    <w:rsid w:val="00D840F8"/>
    <w:rsid w:val="00D84120"/>
    <w:rsid w:val="00D84707"/>
    <w:rsid w:val="00D84EE2"/>
    <w:rsid w:val="00D85140"/>
    <w:rsid w:val="00D85328"/>
    <w:rsid w:val="00D854AA"/>
    <w:rsid w:val="00D85710"/>
    <w:rsid w:val="00D85BFF"/>
    <w:rsid w:val="00D86445"/>
    <w:rsid w:val="00D86B6E"/>
    <w:rsid w:val="00D86C40"/>
    <w:rsid w:val="00D87189"/>
    <w:rsid w:val="00D871A7"/>
    <w:rsid w:val="00D877C7"/>
    <w:rsid w:val="00D8782E"/>
    <w:rsid w:val="00D87D00"/>
    <w:rsid w:val="00D87E55"/>
    <w:rsid w:val="00D901E8"/>
    <w:rsid w:val="00D90412"/>
    <w:rsid w:val="00D9074A"/>
    <w:rsid w:val="00D912EA"/>
    <w:rsid w:val="00D91332"/>
    <w:rsid w:val="00D91DEE"/>
    <w:rsid w:val="00D92714"/>
    <w:rsid w:val="00D92895"/>
    <w:rsid w:val="00D92B98"/>
    <w:rsid w:val="00D92BD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8D5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978D3"/>
    <w:rsid w:val="00DA0027"/>
    <w:rsid w:val="00DA029B"/>
    <w:rsid w:val="00DA0618"/>
    <w:rsid w:val="00DA0A07"/>
    <w:rsid w:val="00DA1425"/>
    <w:rsid w:val="00DA156E"/>
    <w:rsid w:val="00DA1BC3"/>
    <w:rsid w:val="00DA1C7A"/>
    <w:rsid w:val="00DA1FC7"/>
    <w:rsid w:val="00DA2004"/>
    <w:rsid w:val="00DA2616"/>
    <w:rsid w:val="00DA26B7"/>
    <w:rsid w:val="00DA3097"/>
    <w:rsid w:val="00DA32E6"/>
    <w:rsid w:val="00DA3462"/>
    <w:rsid w:val="00DA3627"/>
    <w:rsid w:val="00DA37E5"/>
    <w:rsid w:val="00DA3B54"/>
    <w:rsid w:val="00DA4284"/>
    <w:rsid w:val="00DA4563"/>
    <w:rsid w:val="00DA4C16"/>
    <w:rsid w:val="00DA525C"/>
    <w:rsid w:val="00DA598D"/>
    <w:rsid w:val="00DA622E"/>
    <w:rsid w:val="00DA62FE"/>
    <w:rsid w:val="00DA6C7F"/>
    <w:rsid w:val="00DA7007"/>
    <w:rsid w:val="00DA7113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52F"/>
    <w:rsid w:val="00DB4898"/>
    <w:rsid w:val="00DB49FE"/>
    <w:rsid w:val="00DB4B69"/>
    <w:rsid w:val="00DB53BB"/>
    <w:rsid w:val="00DB55D2"/>
    <w:rsid w:val="00DB5688"/>
    <w:rsid w:val="00DB59C8"/>
    <w:rsid w:val="00DB5DAE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25B"/>
    <w:rsid w:val="00DC0454"/>
    <w:rsid w:val="00DC0814"/>
    <w:rsid w:val="00DC09AE"/>
    <w:rsid w:val="00DC0A8A"/>
    <w:rsid w:val="00DC0E16"/>
    <w:rsid w:val="00DC11AE"/>
    <w:rsid w:val="00DC1333"/>
    <w:rsid w:val="00DC1D78"/>
    <w:rsid w:val="00DC206E"/>
    <w:rsid w:val="00DC207B"/>
    <w:rsid w:val="00DC20B0"/>
    <w:rsid w:val="00DC250F"/>
    <w:rsid w:val="00DC260E"/>
    <w:rsid w:val="00DC2629"/>
    <w:rsid w:val="00DC274E"/>
    <w:rsid w:val="00DC283C"/>
    <w:rsid w:val="00DC2A8A"/>
    <w:rsid w:val="00DC2DDB"/>
    <w:rsid w:val="00DC2FB0"/>
    <w:rsid w:val="00DC32FA"/>
    <w:rsid w:val="00DC39DF"/>
    <w:rsid w:val="00DC3C66"/>
    <w:rsid w:val="00DC3EDE"/>
    <w:rsid w:val="00DC417A"/>
    <w:rsid w:val="00DC50A7"/>
    <w:rsid w:val="00DC5A2D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D01"/>
    <w:rsid w:val="00DC7EA8"/>
    <w:rsid w:val="00DD06C1"/>
    <w:rsid w:val="00DD0975"/>
    <w:rsid w:val="00DD0A2C"/>
    <w:rsid w:val="00DD0C0E"/>
    <w:rsid w:val="00DD0CA6"/>
    <w:rsid w:val="00DD1046"/>
    <w:rsid w:val="00DD1210"/>
    <w:rsid w:val="00DD139A"/>
    <w:rsid w:val="00DD18C7"/>
    <w:rsid w:val="00DD1AC5"/>
    <w:rsid w:val="00DD1C76"/>
    <w:rsid w:val="00DD1E8A"/>
    <w:rsid w:val="00DD1E96"/>
    <w:rsid w:val="00DD2208"/>
    <w:rsid w:val="00DD264F"/>
    <w:rsid w:val="00DD2E75"/>
    <w:rsid w:val="00DD2F00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4AE8"/>
    <w:rsid w:val="00DD4BCF"/>
    <w:rsid w:val="00DD545F"/>
    <w:rsid w:val="00DD5676"/>
    <w:rsid w:val="00DD5873"/>
    <w:rsid w:val="00DD59D2"/>
    <w:rsid w:val="00DD5A51"/>
    <w:rsid w:val="00DD5AA1"/>
    <w:rsid w:val="00DD5BDE"/>
    <w:rsid w:val="00DD5F9D"/>
    <w:rsid w:val="00DD604B"/>
    <w:rsid w:val="00DD6428"/>
    <w:rsid w:val="00DD68EF"/>
    <w:rsid w:val="00DD6A3C"/>
    <w:rsid w:val="00DD6AC0"/>
    <w:rsid w:val="00DD70F8"/>
    <w:rsid w:val="00DD766A"/>
    <w:rsid w:val="00DD780B"/>
    <w:rsid w:val="00DD79DD"/>
    <w:rsid w:val="00DD7BDB"/>
    <w:rsid w:val="00DD7F9C"/>
    <w:rsid w:val="00DE062E"/>
    <w:rsid w:val="00DE084C"/>
    <w:rsid w:val="00DE0AD6"/>
    <w:rsid w:val="00DE1412"/>
    <w:rsid w:val="00DE2181"/>
    <w:rsid w:val="00DE2282"/>
    <w:rsid w:val="00DE25BF"/>
    <w:rsid w:val="00DE274C"/>
    <w:rsid w:val="00DE35C0"/>
    <w:rsid w:val="00DE38FF"/>
    <w:rsid w:val="00DE3BC6"/>
    <w:rsid w:val="00DE3C2B"/>
    <w:rsid w:val="00DE46A9"/>
    <w:rsid w:val="00DE4A70"/>
    <w:rsid w:val="00DE4D3F"/>
    <w:rsid w:val="00DE4D60"/>
    <w:rsid w:val="00DE5003"/>
    <w:rsid w:val="00DE50FE"/>
    <w:rsid w:val="00DE5385"/>
    <w:rsid w:val="00DE59F5"/>
    <w:rsid w:val="00DE60A2"/>
    <w:rsid w:val="00DE61DA"/>
    <w:rsid w:val="00DE6322"/>
    <w:rsid w:val="00DE6F06"/>
    <w:rsid w:val="00DE6F79"/>
    <w:rsid w:val="00DE7049"/>
    <w:rsid w:val="00DE7A06"/>
    <w:rsid w:val="00DE7C27"/>
    <w:rsid w:val="00DE7C8A"/>
    <w:rsid w:val="00DE7C95"/>
    <w:rsid w:val="00DE7D57"/>
    <w:rsid w:val="00DE7D86"/>
    <w:rsid w:val="00DE7D8F"/>
    <w:rsid w:val="00DF0257"/>
    <w:rsid w:val="00DF03D2"/>
    <w:rsid w:val="00DF0552"/>
    <w:rsid w:val="00DF06A6"/>
    <w:rsid w:val="00DF07BA"/>
    <w:rsid w:val="00DF0978"/>
    <w:rsid w:val="00DF0C74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A02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7F6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0CE"/>
    <w:rsid w:val="00E032A2"/>
    <w:rsid w:val="00E0340F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6A"/>
    <w:rsid w:val="00E05293"/>
    <w:rsid w:val="00E05295"/>
    <w:rsid w:val="00E052BD"/>
    <w:rsid w:val="00E0580F"/>
    <w:rsid w:val="00E05CE2"/>
    <w:rsid w:val="00E05FA3"/>
    <w:rsid w:val="00E05FEA"/>
    <w:rsid w:val="00E060DB"/>
    <w:rsid w:val="00E062FD"/>
    <w:rsid w:val="00E0660D"/>
    <w:rsid w:val="00E06760"/>
    <w:rsid w:val="00E067E1"/>
    <w:rsid w:val="00E06DAE"/>
    <w:rsid w:val="00E06EE4"/>
    <w:rsid w:val="00E06F9E"/>
    <w:rsid w:val="00E07163"/>
    <w:rsid w:val="00E07519"/>
    <w:rsid w:val="00E07D13"/>
    <w:rsid w:val="00E1032E"/>
    <w:rsid w:val="00E107C5"/>
    <w:rsid w:val="00E10CE0"/>
    <w:rsid w:val="00E10E04"/>
    <w:rsid w:val="00E11074"/>
    <w:rsid w:val="00E11357"/>
    <w:rsid w:val="00E11977"/>
    <w:rsid w:val="00E119DC"/>
    <w:rsid w:val="00E11A45"/>
    <w:rsid w:val="00E11C56"/>
    <w:rsid w:val="00E11E77"/>
    <w:rsid w:val="00E12412"/>
    <w:rsid w:val="00E125D7"/>
    <w:rsid w:val="00E126E4"/>
    <w:rsid w:val="00E12C6F"/>
    <w:rsid w:val="00E12D71"/>
    <w:rsid w:val="00E12EEE"/>
    <w:rsid w:val="00E13376"/>
    <w:rsid w:val="00E133B7"/>
    <w:rsid w:val="00E139CA"/>
    <w:rsid w:val="00E13A99"/>
    <w:rsid w:val="00E13B07"/>
    <w:rsid w:val="00E14827"/>
    <w:rsid w:val="00E14851"/>
    <w:rsid w:val="00E14A14"/>
    <w:rsid w:val="00E14CBC"/>
    <w:rsid w:val="00E14E3B"/>
    <w:rsid w:val="00E15065"/>
    <w:rsid w:val="00E15190"/>
    <w:rsid w:val="00E151C9"/>
    <w:rsid w:val="00E1521B"/>
    <w:rsid w:val="00E1568B"/>
    <w:rsid w:val="00E156DE"/>
    <w:rsid w:val="00E15719"/>
    <w:rsid w:val="00E15D2B"/>
    <w:rsid w:val="00E16097"/>
    <w:rsid w:val="00E16198"/>
    <w:rsid w:val="00E16386"/>
    <w:rsid w:val="00E16D2A"/>
    <w:rsid w:val="00E16D2C"/>
    <w:rsid w:val="00E16F1D"/>
    <w:rsid w:val="00E17243"/>
    <w:rsid w:val="00E17832"/>
    <w:rsid w:val="00E17840"/>
    <w:rsid w:val="00E17880"/>
    <w:rsid w:val="00E17A89"/>
    <w:rsid w:val="00E208BF"/>
    <w:rsid w:val="00E20D7D"/>
    <w:rsid w:val="00E21203"/>
    <w:rsid w:val="00E2129D"/>
    <w:rsid w:val="00E213A6"/>
    <w:rsid w:val="00E21C2D"/>
    <w:rsid w:val="00E21DCC"/>
    <w:rsid w:val="00E2206F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2E7"/>
    <w:rsid w:val="00E25725"/>
    <w:rsid w:val="00E25874"/>
    <w:rsid w:val="00E25CA2"/>
    <w:rsid w:val="00E25CCC"/>
    <w:rsid w:val="00E25CD3"/>
    <w:rsid w:val="00E25FDE"/>
    <w:rsid w:val="00E260CE"/>
    <w:rsid w:val="00E26271"/>
    <w:rsid w:val="00E264F6"/>
    <w:rsid w:val="00E266EE"/>
    <w:rsid w:val="00E2673C"/>
    <w:rsid w:val="00E26795"/>
    <w:rsid w:val="00E27302"/>
    <w:rsid w:val="00E2731F"/>
    <w:rsid w:val="00E274C7"/>
    <w:rsid w:val="00E27761"/>
    <w:rsid w:val="00E2792F"/>
    <w:rsid w:val="00E308EA"/>
    <w:rsid w:val="00E30B66"/>
    <w:rsid w:val="00E30D7B"/>
    <w:rsid w:val="00E314AC"/>
    <w:rsid w:val="00E3157D"/>
    <w:rsid w:val="00E315DF"/>
    <w:rsid w:val="00E315E3"/>
    <w:rsid w:val="00E31C4E"/>
    <w:rsid w:val="00E31E65"/>
    <w:rsid w:val="00E324CC"/>
    <w:rsid w:val="00E325B2"/>
    <w:rsid w:val="00E32633"/>
    <w:rsid w:val="00E32D25"/>
    <w:rsid w:val="00E32DE1"/>
    <w:rsid w:val="00E338AC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470"/>
    <w:rsid w:val="00E3553F"/>
    <w:rsid w:val="00E3557A"/>
    <w:rsid w:val="00E3588A"/>
    <w:rsid w:val="00E35A82"/>
    <w:rsid w:val="00E35B1B"/>
    <w:rsid w:val="00E36AA8"/>
    <w:rsid w:val="00E36CA9"/>
    <w:rsid w:val="00E36D70"/>
    <w:rsid w:val="00E37237"/>
    <w:rsid w:val="00E3735A"/>
    <w:rsid w:val="00E3766C"/>
    <w:rsid w:val="00E37BA8"/>
    <w:rsid w:val="00E37D7C"/>
    <w:rsid w:val="00E37DE1"/>
    <w:rsid w:val="00E400EB"/>
    <w:rsid w:val="00E4052F"/>
    <w:rsid w:val="00E406CD"/>
    <w:rsid w:val="00E40D70"/>
    <w:rsid w:val="00E40FC9"/>
    <w:rsid w:val="00E41290"/>
    <w:rsid w:val="00E41C8E"/>
    <w:rsid w:val="00E41CD1"/>
    <w:rsid w:val="00E4238B"/>
    <w:rsid w:val="00E43870"/>
    <w:rsid w:val="00E44622"/>
    <w:rsid w:val="00E449CB"/>
    <w:rsid w:val="00E44AD6"/>
    <w:rsid w:val="00E44FEE"/>
    <w:rsid w:val="00E452EC"/>
    <w:rsid w:val="00E454D5"/>
    <w:rsid w:val="00E455B0"/>
    <w:rsid w:val="00E458DA"/>
    <w:rsid w:val="00E45E73"/>
    <w:rsid w:val="00E46347"/>
    <w:rsid w:val="00E4643F"/>
    <w:rsid w:val="00E46599"/>
    <w:rsid w:val="00E465AB"/>
    <w:rsid w:val="00E46A30"/>
    <w:rsid w:val="00E472B3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7EE"/>
    <w:rsid w:val="00E53889"/>
    <w:rsid w:val="00E53929"/>
    <w:rsid w:val="00E53C51"/>
    <w:rsid w:val="00E53ED8"/>
    <w:rsid w:val="00E54052"/>
    <w:rsid w:val="00E54304"/>
    <w:rsid w:val="00E54528"/>
    <w:rsid w:val="00E54565"/>
    <w:rsid w:val="00E54646"/>
    <w:rsid w:val="00E54B20"/>
    <w:rsid w:val="00E54BF7"/>
    <w:rsid w:val="00E54E60"/>
    <w:rsid w:val="00E5505A"/>
    <w:rsid w:val="00E556AE"/>
    <w:rsid w:val="00E5586D"/>
    <w:rsid w:val="00E55AA2"/>
    <w:rsid w:val="00E55C09"/>
    <w:rsid w:val="00E560A7"/>
    <w:rsid w:val="00E5631B"/>
    <w:rsid w:val="00E563F1"/>
    <w:rsid w:val="00E56546"/>
    <w:rsid w:val="00E566C3"/>
    <w:rsid w:val="00E56991"/>
    <w:rsid w:val="00E56B0E"/>
    <w:rsid w:val="00E56F81"/>
    <w:rsid w:val="00E5704B"/>
    <w:rsid w:val="00E5707C"/>
    <w:rsid w:val="00E570EF"/>
    <w:rsid w:val="00E57180"/>
    <w:rsid w:val="00E572BE"/>
    <w:rsid w:val="00E57526"/>
    <w:rsid w:val="00E5777C"/>
    <w:rsid w:val="00E57B13"/>
    <w:rsid w:val="00E57BB7"/>
    <w:rsid w:val="00E600EC"/>
    <w:rsid w:val="00E600F4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45E"/>
    <w:rsid w:val="00E637E9"/>
    <w:rsid w:val="00E63822"/>
    <w:rsid w:val="00E6392E"/>
    <w:rsid w:val="00E63BD5"/>
    <w:rsid w:val="00E6450F"/>
    <w:rsid w:val="00E645F0"/>
    <w:rsid w:val="00E64FE3"/>
    <w:rsid w:val="00E652AD"/>
    <w:rsid w:val="00E654CB"/>
    <w:rsid w:val="00E663E6"/>
    <w:rsid w:val="00E66FEF"/>
    <w:rsid w:val="00E678A0"/>
    <w:rsid w:val="00E678A5"/>
    <w:rsid w:val="00E6794B"/>
    <w:rsid w:val="00E679E9"/>
    <w:rsid w:val="00E67D08"/>
    <w:rsid w:val="00E67DE9"/>
    <w:rsid w:val="00E67FD8"/>
    <w:rsid w:val="00E7061C"/>
    <w:rsid w:val="00E7070B"/>
    <w:rsid w:val="00E70A2B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3C8C"/>
    <w:rsid w:val="00E744CE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1A0"/>
    <w:rsid w:val="00E76713"/>
    <w:rsid w:val="00E76737"/>
    <w:rsid w:val="00E77493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699"/>
    <w:rsid w:val="00E82972"/>
    <w:rsid w:val="00E8299B"/>
    <w:rsid w:val="00E829C1"/>
    <w:rsid w:val="00E82E45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525"/>
    <w:rsid w:val="00E85723"/>
    <w:rsid w:val="00E85D0D"/>
    <w:rsid w:val="00E862B5"/>
    <w:rsid w:val="00E862D8"/>
    <w:rsid w:val="00E865F7"/>
    <w:rsid w:val="00E86C92"/>
    <w:rsid w:val="00E86ED1"/>
    <w:rsid w:val="00E870BE"/>
    <w:rsid w:val="00E87DE4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462"/>
    <w:rsid w:val="00E9263C"/>
    <w:rsid w:val="00E9280F"/>
    <w:rsid w:val="00E92A58"/>
    <w:rsid w:val="00E92AB7"/>
    <w:rsid w:val="00E92C98"/>
    <w:rsid w:val="00E92D5C"/>
    <w:rsid w:val="00E92DEB"/>
    <w:rsid w:val="00E932B2"/>
    <w:rsid w:val="00E93377"/>
    <w:rsid w:val="00E93492"/>
    <w:rsid w:val="00E93907"/>
    <w:rsid w:val="00E93BCD"/>
    <w:rsid w:val="00E942F7"/>
    <w:rsid w:val="00E94397"/>
    <w:rsid w:val="00E9459C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507"/>
    <w:rsid w:val="00EA19BD"/>
    <w:rsid w:val="00EA19DB"/>
    <w:rsid w:val="00EA1A3E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BA2"/>
    <w:rsid w:val="00EA6EE7"/>
    <w:rsid w:val="00EA707B"/>
    <w:rsid w:val="00EA7435"/>
    <w:rsid w:val="00EA7642"/>
    <w:rsid w:val="00EA7744"/>
    <w:rsid w:val="00EA7772"/>
    <w:rsid w:val="00EA7946"/>
    <w:rsid w:val="00EA795B"/>
    <w:rsid w:val="00EA7E5A"/>
    <w:rsid w:val="00EA7F87"/>
    <w:rsid w:val="00EB0CFB"/>
    <w:rsid w:val="00EB0F0B"/>
    <w:rsid w:val="00EB11C7"/>
    <w:rsid w:val="00EB1420"/>
    <w:rsid w:val="00EB150B"/>
    <w:rsid w:val="00EB2143"/>
    <w:rsid w:val="00EB26BA"/>
    <w:rsid w:val="00EB32FB"/>
    <w:rsid w:val="00EB37E9"/>
    <w:rsid w:val="00EB384B"/>
    <w:rsid w:val="00EB395B"/>
    <w:rsid w:val="00EB3EF8"/>
    <w:rsid w:val="00EB3FA0"/>
    <w:rsid w:val="00EB4169"/>
    <w:rsid w:val="00EB46D1"/>
    <w:rsid w:val="00EB4707"/>
    <w:rsid w:val="00EB4811"/>
    <w:rsid w:val="00EB4A07"/>
    <w:rsid w:val="00EB4C86"/>
    <w:rsid w:val="00EB4C96"/>
    <w:rsid w:val="00EB4CC3"/>
    <w:rsid w:val="00EB5079"/>
    <w:rsid w:val="00EB567B"/>
    <w:rsid w:val="00EB5A78"/>
    <w:rsid w:val="00EB5A7A"/>
    <w:rsid w:val="00EB5CB6"/>
    <w:rsid w:val="00EB63A1"/>
    <w:rsid w:val="00EB63D8"/>
    <w:rsid w:val="00EB647D"/>
    <w:rsid w:val="00EB66C7"/>
    <w:rsid w:val="00EB67FC"/>
    <w:rsid w:val="00EB7C94"/>
    <w:rsid w:val="00EB7DDA"/>
    <w:rsid w:val="00EC027A"/>
    <w:rsid w:val="00EC0433"/>
    <w:rsid w:val="00EC0632"/>
    <w:rsid w:val="00EC074B"/>
    <w:rsid w:val="00EC0B12"/>
    <w:rsid w:val="00EC0C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50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368"/>
    <w:rsid w:val="00EC73D8"/>
    <w:rsid w:val="00EC768D"/>
    <w:rsid w:val="00EC76B1"/>
    <w:rsid w:val="00EC780F"/>
    <w:rsid w:val="00EC7817"/>
    <w:rsid w:val="00EC7AE8"/>
    <w:rsid w:val="00EC7BED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CCF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778"/>
    <w:rsid w:val="00ED4AC4"/>
    <w:rsid w:val="00ED4B4C"/>
    <w:rsid w:val="00ED4C2A"/>
    <w:rsid w:val="00ED4EB7"/>
    <w:rsid w:val="00ED4ED6"/>
    <w:rsid w:val="00ED5080"/>
    <w:rsid w:val="00ED5368"/>
    <w:rsid w:val="00ED58D4"/>
    <w:rsid w:val="00ED5A51"/>
    <w:rsid w:val="00ED6754"/>
    <w:rsid w:val="00ED6AAE"/>
    <w:rsid w:val="00ED6DE2"/>
    <w:rsid w:val="00ED7494"/>
    <w:rsid w:val="00ED753E"/>
    <w:rsid w:val="00ED76AC"/>
    <w:rsid w:val="00ED7AFA"/>
    <w:rsid w:val="00ED7ED2"/>
    <w:rsid w:val="00EE07D0"/>
    <w:rsid w:val="00EE0E86"/>
    <w:rsid w:val="00EE10AB"/>
    <w:rsid w:val="00EE12C2"/>
    <w:rsid w:val="00EE190C"/>
    <w:rsid w:val="00EE19E1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77B"/>
    <w:rsid w:val="00EE4A13"/>
    <w:rsid w:val="00EE524E"/>
    <w:rsid w:val="00EE546B"/>
    <w:rsid w:val="00EE59B5"/>
    <w:rsid w:val="00EE60DD"/>
    <w:rsid w:val="00EE678D"/>
    <w:rsid w:val="00EE6BFA"/>
    <w:rsid w:val="00EE7539"/>
    <w:rsid w:val="00EE7540"/>
    <w:rsid w:val="00EF064E"/>
    <w:rsid w:val="00EF0929"/>
    <w:rsid w:val="00EF09AD"/>
    <w:rsid w:val="00EF0D89"/>
    <w:rsid w:val="00EF0DFB"/>
    <w:rsid w:val="00EF0EBA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0C3"/>
    <w:rsid w:val="00EF3622"/>
    <w:rsid w:val="00EF37B6"/>
    <w:rsid w:val="00EF38A1"/>
    <w:rsid w:val="00EF39CC"/>
    <w:rsid w:val="00EF3BEA"/>
    <w:rsid w:val="00EF3BEE"/>
    <w:rsid w:val="00EF3E2B"/>
    <w:rsid w:val="00EF3EB8"/>
    <w:rsid w:val="00EF3F2D"/>
    <w:rsid w:val="00EF49C9"/>
    <w:rsid w:val="00EF4C55"/>
    <w:rsid w:val="00EF5127"/>
    <w:rsid w:val="00EF5689"/>
    <w:rsid w:val="00EF5AC4"/>
    <w:rsid w:val="00EF5D3D"/>
    <w:rsid w:val="00EF6195"/>
    <w:rsid w:val="00EF619E"/>
    <w:rsid w:val="00EF64F4"/>
    <w:rsid w:val="00EF6598"/>
    <w:rsid w:val="00EF6730"/>
    <w:rsid w:val="00EF6ACA"/>
    <w:rsid w:val="00EF6B30"/>
    <w:rsid w:val="00EF6D1C"/>
    <w:rsid w:val="00EF6F7D"/>
    <w:rsid w:val="00EF72DF"/>
    <w:rsid w:val="00EF74E7"/>
    <w:rsid w:val="00EF7779"/>
    <w:rsid w:val="00EF77D6"/>
    <w:rsid w:val="00EF79C5"/>
    <w:rsid w:val="00F00359"/>
    <w:rsid w:val="00F00471"/>
    <w:rsid w:val="00F0061F"/>
    <w:rsid w:val="00F007DE"/>
    <w:rsid w:val="00F009A6"/>
    <w:rsid w:val="00F00C12"/>
    <w:rsid w:val="00F00F8A"/>
    <w:rsid w:val="00F02B10"/>
    <w:rsid w:val="00F03079"/>
    <w:rsid w:val="00F031FA"/>
    <w:rsid w:val="00F0322F"/>
    <w:rsid w:val="00F035B5"/>
    <w:rsid w:val="00F035CB"/>
    <w:rsid w:val="00F0371D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BCF"/>
    <w:rsid w:val="00F05E5A"/>
    <w:rsid w:val="00F06279"/>
    <w:rsid w:val="00F0628F"/>
    <w:rsid w:val="00F064E4"/>
    <w:rsid w:val="00F06612"/>
    <w:rsid w:val="00F06772"/>
    <w:rsid w:val="00F069D0"/>
    <w:rsid w:val="00F06F64"/>
    <w:rsid w:val="00F0715E"/>
    <w:rsid w:val="00F07639"/>
    <w:rsid w:val="00F07DFA"/>
    <w:rsid w:val="00F103D1"/>
    <w:rsid w:val="00F10561"/>
    <w:rsid w:val="00F10EAE"/>
    <w:rsid w:val="00F112AE"/>
    <w:rsid w:val="00F1143B"/>
    <w:rsid w:val="00F11494"/>
    <w:rsid w:val="00F11508"/>
    <w:rsid w:val="00F118B2"/>
    <w:rsid w:val="00F11B04"/>
    <w:rsid w:val="00F11F02"/>
    <w:rsid w:val="00F12248"/>
    <w:rsid w:val="00F12711"/>
    <w:rsid w:val="00F12820"/>
    <w:rsid w:val="00F12BAE"/>
    <w:rsid w:val="00F13456"/>
    <w:rsid w:val="00F134FA"/>
    <w:rsid w:val="00F136F7"/>
    <w:rsid w:val="00F14008"/>
    <w:rsid w:val="00F14067"/>
    <w:rsid w:val="00F1410C"/>
    <w:rsid w:val="00F14223"/>
    <w:rsid w:val="00F1429F"/>
    <w:rsid w:val="00F1450C"/>
    <w:rsid w:val="00F146AD"/>
    <w:rsid w:val="00F148A2"/>
    <w:rsid w:val="00F14984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23F"/>
    <w:rsid w:val="00F203E1"/>
    <w:rsid w:val="00F2052B"/>
    <w:rsid w:val="00F206F9"/>
    <w:rsid w:val="00F20916"/>
    <w:rsid w:val="00F21144"/>
    <w:rsid w:val="00F211C1"/>
    <w:rsid w:val="00F2157A"/>
    <w:rsid w:val="00F2177C"/>
    <w:rsid w:val="00F220B9"/>
    <w:rsid w:val="00F221E0"/>
    <w:rsid w:val="00F22439"/>
    <w:rsid w:val="00F2247B"/>
    <w:rsid w:val="00F2262B"/>
    <w:rsid w:val="00F2287F"/>
    <w:rsid w:val="00F22E20"/>
    <w:rsid w:val="00F232C3"/>
    <w:rsid w:val="00F233CB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DC5"/>
    <w:rsid w:val="00F25EB6"/>
    <w:rsid w:val="00F25FDD"/>
    <w:rsid w:val="00F260F2"/>
    <w:rsid w:val="00F268DB"/>
    <w:rsid w:val="00F26C4C"/>
    <w:rsid w:val="00F27118"/>
    <w:rsid w:val="00F27239"/>
    <w:rsid w:val="00F273E0"/>
    <w:rsid w:val="00F27734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EA"/>
    <w:rsid w:val="00F3117E"/>
    <w:rsid w:val="00F31592"/>
    <w:rsid w:val="00F31B11"/>
    <w:rsid w:val="00F31B5B"/>
    <w:rsid w:val="00F31D13"/>
    <w:rsid w:val="00F31ECF"/>
    <w:rsid w:val="00F3210F"/>
    <w:rsid w:val="00F32AC5"/>
    <w:rsid w:val="00F33095"/>
    <w:rsid w:val="00F3354C"/>
    <w:rsid w:val="00F33C5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64E3"/>
    <w:rsid w:val="00F372EC"/>
    <w:rsid w:val="00F37383"/>
    <w:rsid w:val="00F37498"/>
    <w:rsid w:val="00F407C4"/>
    <w:rsid w:val="00F40F33"/>
    <w:rsid w:val="00F414C4"/>
    <w:rsid w:val="00F41DE4"/>
    <w:rsid w:val="00F42430"/>
    <w:rsid w:val="00F42BB1"/>
    <w:rsid w:val="00F42BE7"/>
    <w:rsid w:val="00F42E77"/>
    <w:rsid w:val="00F42F64"/>
    <w:rsid w:val="00F4326C"/>
    <w:rsid w:val="00F43C87"/>
    <w:rsid w:val="00F43D45"/>
    <w:rsid w:val="00F43DA7"/>
    <w:rsid w:val="00F44146"/>
    <w:rsid w:val="00F4454E"/>
    <w:rsid w:val="00F447B0"/>
    <w:rsid w:val="00F44861"/>
    <w:rsid w:val="00F449EF"/>
    <w:rsid w:val="00F44B1D"/>
    <w:rsid w:val="00F44C1F"/>
    <w:rsid w:val="00F45323"/>
    <w:rsid w:val="00F45D86"/>
    <w:rsid w:val="00F4614D"/>
    <w:rsid w:val="00F46234"/>
    <w:rsid w:val="00F46260"/>
    <w:rsid w:val="00F46341"/>
    <w:rsid w:val="00F464B8"/>
    <w:rsid w:val="00F46AC6"/>
    <w:rsid w:val="00F46BE8"/>
    <w:rsid w:val="00F473CD"/>
    <w:rsid w:val="00F4744B"/>
    <w:rsid w:val="00F475D5"/>
    <w:rsid w:val="00F47B06"/>
    <w:rsid w:val="00F47D4E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ABE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092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1D"/>
    <w:rsid w:val="00F640E7"/>
    <w:rsid w:val="00F64839"/>
    <w:rsid w:val="00F64A7E"/>
    <w:rsid w:val="00F64DF1"/>
    <w:rsid w:val="00F6524C"/>
    <w:rsid w:val="00F65C58"/>
    <w:rsid w:val="00F65D2B"/>
    <w:rsid w:val="00F668AE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233"/>
    <w:rsid w:val="00F7148A"/>
    <w:rsid w:val="00F715B0"/>
    <w:rsid w:val="00F71620"/>
    <w:rsid w:val="00F71780"/>
    <w:rsid w:val="00F717A0"/>
    <w:rsid w:val="00F71C09"/>
    <w:rsid w:val="00F72017"/>
    <w:rsid w:val="00F72403"/>
    <w:rsid w:val="00F7272C"/>
    <w:rsid w:val="00F72791"/>
    <w:rsid w:val="00F72AAA"/>
    <w:rsid w:val="00F7376C"/>
    <w:rsid w:val="00F73785"/>
    <w:rsid w:val="00F73C16"/>
    <w:rsid w:val="00F73F46"/>
    <w:rsid w:val="00F743D7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CF8"/>
    <w:rsid w:val="00F77E58"/>
    <w:rsid w:val="00F80276"/>
    <w:rsid w:val="00F80511"/>
    <w:rsid w:val="00F80819"/>
    <w:rsid w:val="00F80B5D"/>
    <w:rsid w:val="00F80BC2"/>
    <w:rsid w:val="00F80DBD"/>
    <w:rsid w:val="00F81191"/>
    <w:rsid w:val="00F81236"/>
    <w:rsid w:val="00F814FA"/>
    <w:rsid w:val="00F8179E"/>
    <w:rsid w:val="00F81C43"/>
    <w:rsid w:val="00F826BC"/>
    <w:rsid w:val="00F8299E"/>
    <w:rsid w:val="00F829AD"/>
    <w:rsid w:val="00F82D64"/>
    <w:rsid w:val="00F82F5F"/>
    <w:rsid w:val="00F834A6"/>
    <w:rsid w:val="00F83B21"/>
    <w:rsid w:val="00F8448A"/>
    <w:rsid w:val="00F847DD"/>
    <w:rsid w:val="00F84940"/>
    <w:rsid w:val="00F84EC7"/>
    <w:rsid w:val="00F854F4"/>
    <w:rsid w:val="00F858AF"/>
    <w:rsid w:val="00F85C17"/>
    <w:rsid w:val="00F85F18"/>
    <w:rsid w:val="00F85FB5"/>
    <w:rsid w:val="00F86F60"/>
    <w:rsid w:val="00F871AD"/>
    <w:rsid w:val="00F87379"/>
    <w:rsid w:val="00F8751F"/>
    <w:rsid w:val="00F87596"/>
    <w:rsid w:val="00F87782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C88"/>
    <w:rsid w:val="00F93742"/>
    <w:rsid w:val="00F937B6"/>
    <w:rsid w:val="00F93CBE"/>
    <w:rsid w:val="00F93DA1"/>
    <w:rsid w:val="00F94167"/>
    <w:rsid w:val="00F942F0"/>
    <w:rsid w:val="00F943B8"/>
    <w:rsid w:val="00F9444A"/>
    <w:rsid w:val="00F94944"/>
    <w:rsid w:val="00F94BC5"/>
    <w:rsid w:val="00F95B41"/>
    <w:rsid w:val="00F95D31"/>
    <w:rsid w:val="00F963D8"/>
    <w:rsid w:val="00F963F3"/>
    <w:rsid w:val="00F96D2B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2E91"/>
    <w:rsid w:val="00FA3B13"/>
    <w:rsid w:val="00FA3BDD"/>
    <w:rsid w:val="00FA3BE5"/>
    <w:rsid w:val="00FA3D32"/>
    <w:rsid w:val="00FA3F39"/>
    <w:rsid w:val="00FA4191"/>
    <w:rsid w:val="00FA4F7F"/>
    <w:rsid w:val="00FA5242"/>
    <w:rsid w:val="00FA5298"/>
    <w:rsid w:val="00FA594D"/>
    <w:rsid w:val="00FA5E75"/>
    <w:rsid w:val="00FA6936"/>
    <w:rsid w:val="00FA6B58"/>
    <w:rsid w:val="00FA6FB9"/>
    <w:rsid w:val="00FA74E6"/>
    <w:rsid w:val="00FA769E"/>
    <w:rsid w:val="00FA78E2"/>
    <w:rsid w:val="00FA7DC8"/>
    <w:rsid w:val="00FB02F3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2D77"/>
    <w:rsid w:val="00FB3319"/>
    <w:rsid w:val="00FB37F3"/>
    <w:rsid w:val="00FB3B27"/>
    <w:rsid w:val="00FB3CF7"/>
    <w:rsid w:val="00FB3DB3"/>
    <w:rsid w:val="00FB3F34"/>
    <w:rsid w:val="00FB3F4E"/>
    <w:rsid w:val="00FB42CC"/>
    <w:rsid w:val="00FB42F1"/>
    <w:rsid w:val="00FB4E84"/>
    <w:rsid w:val="00FB4EAF"/>
    <w:rsid w:val="00FB4FB2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33F"/>
    <w:rsid w:val="00FC263E"/>
    <w:rsid w:val="00FC2956"/>
    <w:rsid w:val="00FC29D1"/>
    <w:rsid w:val="00FC2E91"/>
    <w:rsid w:val="00FC3051"/>
    <w:rsid w:val="00FC31BC"/>
    <w:rsid w:val="00FC330A"/>
    <w:rsid w:val="00FC3451"/>
    <w:rsid w:val="00FC3C21"/>
    <w:rsid w:val="00FC4289"/>
    <w:rsid w:val="00FC450B"/>
    <w:rsid w:val="00FC4679"/>
    <w:rsid w:val="00FC4757"/>
    <w:rsid w:val="00FC4934"/>
    <w:rsid w:val="00FC4A2E"/>
    <w:rsid w:val="00FC4D3B"/>
    <w:rsid w:val="00FC4E0F"/>
    <w:rsid w:val="00FC4EA1"/>
    <w:rsid w:val="00FC536E"/>
    <w:rsid w:val="00FC54D9"/>
    <w:rsid w:val="00FC5A5E"/>
    <w:rsid w:val="00FC5E46"/>
    <w:rsid w:val="00FC5F75"/>
    <w:rsid w:val="00FC6138"/>
    <w:rsid w:val="00FC625E"/>
    <w:rsid w:val="00FC6E57"/>
    <w:rsid w:val="00FC712F"/>
    <w:rsid w:val="00FC7228"/>
    <w:rsid w:val="00FC72D5"/>
    <w:rsid w:val="00FC758A"/>
    <w:rsid w:val="00FC7619"/>
    <w:rsid w:val="00FC7E52"/>
    <w:rsid w:val="00FC7EFE"/>
    <w:rsid w:val="00FD0596"/>
    <w:rsid w:val="00FD0910"/>
    <w:rsid w:val="00FD0A0F"/>
    <w:rsid w:val="00FD0CBD"/>
    <w:rsid w:val="00FD0D6D"/>
    <w:rsid w:val="00FD127A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4E23"/>
    <w:rsid w:val="00FD5029"/>
    <w:rsid w:val="00FD57CE"/>
    <w:rsid w:val="00FD5823"/>
    <w:rsid w:val="00FD58A4"/>
    <w:rsid w:val="00FD59DA"/>
    <w:rsid w:val="00FD5D12"/>
    <w:rsid w:val="00FD63BA"/>
    <w:rsid w:val="00FD65F2"/>
    <w:rsid w:val="00FD6624"/>
    <w:rsid w:val="00FD688C"/>
    <w:rsid w:val="00FD6A71"/>
    <w:rsid w:val="00FD6B96"/>
    <w:rsid w:val="00FD6D28"/>
    <w:rsid w:val="00FD6D5E"/>
    <w:rsid w:val="00FD71C0"/>
    <w:rsid w:val="00FD75BC"/>
    <w:rsid w:val="00FD760D"/>
    <w:rsid w:val="00FD7848"/>
    <w:rsid w:val="00FD7905"/>
    <w:rsid w:val="00FD7E4E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4F9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B37"/>
    <w:rsid w:val="00FE7EED"/>
    <w:rsid w:val="00FF027E"/>
    <w:rsid w:val="00FF0526"/>
    <w:rsid w:val="00FF1068"/>
    <w:rsid w:val="00FF1085"/>
    <w:rsid w:val="00FF11A3"/>
    <w:rsid w:val="00FF1A21"/>
    <w:rsid w:val="00FF22A4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7B6"/>
    <w:rsid w:val="00FF585E"/>
    <w:rsid w:val="00FF59CB"/>
    <w:rsid w:val="00FF5BB9"/>
    <w:rsid w:val="00FF6379"/>
    <w:rsid w:val="00FF683E"/>
    <w:rsid w:val="00FF6FD0"/>
    <w:rsid w:val="00FF70FA"/>
    <w:rsid w:val="00FF7739"/>
    <w:rsid w:val="00FF7997"/>
    <w:rsid w:val="00FF7999"/>
    <w:rsid w:val="00FF79BB"/>
    <w:rsid w:val="019F66B3"/>
    <w:rsid w:val="034462C2"/>
    <w:rsid w:val="034862B4"/>
    <w:rsid w:val="039849D4"/>
    <w:rsid w:val="081C574B"/>
    <w:rsid w:val="08693066"/>
    <w:rsid w:val="087141C7"/>
    <w:rsid w:val="08EE5E63"/>
    <w:rsid w:val="095D4657"/>
    <w:rsid w:val="097C5230"/>
    <w:rsid w:val="0BAD4BB2"/>
    <w:rsid w:val="0C1B187B"/>
    <w:rsid w:val="0D0F0AEB"/>
    <w:rsid w:val="0E6A7FBB"/>
    <w:rsid w:val="0F700FB9"/>
    <w:rsid w:val="0FD77049"/>
    <w:rsid w:val="0FE378C7"/>
    <w:rsid w:val="11247F30"/>
    <w:rsid w:val="12072FB9"/>
    <w:rsid w:val="12EA0359"/>
    <w:rsid w:val="159668BE"/>
    <w:rsid w:val="15B7101C"/>
    <w:rsid w:val="16B038A0"/>
    <w:rsid w:val="175B5524"/>
    <w:rsid w:val="19D92DC5"/>
    <w:rsid w:val="19EA5F4A"/>
    <w:rsid w:val="1A6A0EB9"/>
    <w:rsid w:val="1A721F50"/>
    <w:rsid w:val="1C854843"/>
    <w:rsid w:val="1CB634EF"/>
    <w:rsid w:val="1DD73073"/>
    <w:rsid w:val="1E314C83"/>
    <w:rsid w:val="1FDE74EB"/>
    <w:rsid w:val="205C2B7C"/>
    <w:rsid w:val="20FD0FBE"/>
    <w:rsid w:val="2185680B"/>
    <w:rsid w:val="21A95F28"/>
    <w:rsid w:val="21F636CD"/>
    <w:rsid w:val="23FC5BF0"/>
    <w:rsid w:val="24B35A61"/>
    <w:rsid w:val="264D438F"/>
    <w:rsid w:val="2807575E"/>
    <w:rsid w:val="28833476"/>
    <w:rsid w:val="28AD11B6"/>
    <w:rsid w:val="298F3141"/>
    <w:rsid w:val="29BA4461"/>
    <w:rsid w:val="2A177A4C"/>
    <w:rsid w:val="2B742974"/>
    <w:rsid w:val="2BE92159"/>
    <w:rsid w:val="2E5C46B5"/>
    <w:rsid w:val="319A3CC8"/>
    <w:rsid w:val="320D7BE8"/>
    <w:rsid w:val="328A29ED"/>
    <w:rsid w:val="32A92965"/>
    <w:rsid w:val="34E30C32"/>
    <w:rsid w:val="358D3BBF"/>
    <w:rsid w:val="380D6CAF"/>
    <w:rsid w:val="38E8648E"/>
    <w:rsid w:val="393475B0"/>
    <w:rsid w:val="3C2C3AD0"/>
    <w:rsid w:val="3D4E3E7A"/>
    <w:rsid w:val="3E433042"/>
    <w:rsid w:val="407D7A35"/>
    <w:rsid w:val="4192133C"/>
    <w:rsid w:val="41B61AB1"/>
    <w:rsid w:val="424B7298"/>
    <w:rsid w:val="42EE3578"/>
    <w:rsid w:val="478A3491"/>
    <w:rsid w:val="47D314B9"/>
    <w:rsid w:val="47D50338"/>
    <w:rsid w:val="48054A23"/>
    <w:rsid w:val="48F87ECC"/>
    <w:rsid w:val="4A626F0F"/>
    <w:rsid w:val="4AD67579"/>
    <w:rsid w:val="4ADA733E"/>
    <w:rsid w:val="4E0702A4"/>
    <w:rsid w:val="4EB010E2"/>
    <w:rsid w:val="4F14132F"/>
    <w:rsid w:val="51505CB3"/>
    <w:rsid w:val="51C10EBB"/>
    <w:rsid w:val="52DA335F"/>
    <w:rsid w:val="5606317B"/>
    <w:rsid w:val="5756121F"/>
    <w:rsid w:val="575B5D46"/>
    <w:rsid w:val="58B06C6B"/>
    <w:rsid w:val="5993225E"/>
    <w:rsid w:val="5C652DBF"/>
    <w:rsid w:val="5EA40652"/>
    <w:rsid w:val="5FA939F4"/>
    <w:rsid w:val="5FB6311B"/>
    <w:rsid w:val="60BF1E94"/>
    <w:rsid w:val="61815980"/>
    <w:rsid w:val="62494995"/>
    <w:rsid w:val="62BC35E6"/>
    <w:rsid w:val="6317096C"/>
    <w:rsid w:val="656D4A58"/>
    <w:rsid w:val="65DC262C"/>
    <w:rsid w:val="66324B36"/>
    <w:rsid w:val="66A22FCC"/>
    <w:rsid w:val="6870241B"/>
    <w:rsid w:val="6AE53110"/>
    <w:rsid w:val="6B3016F6"/>
    <w:rsid w:val="6BDC0276"/>
    <w:rsid w:val="6C7773FD"/>
    <w:rsid w:val="6CC11CBA"/>
    <w:rsid w:val="6FEE55F0"/>
    <w:rsid w:val="71540A7A"/>
    <w:rsid w:val="727A2878"/>
    <w:rsid w:val="728F5921"/>
    <w:rsid w:val="72DD74F0"/>
    <w:rsid w:val="73B4611E"/>
    <w:rsid w:val="74031D3C"/>
    <w:rsid w:val="742227D1"/>
    <w:rsid w:val="744810E9"/>
    <w:rsid w:val="75084626"/>
    <w:rsid w:val="76721DEA"/>
    <w:rsid w:val="76E4669B"/>
    <w:rsid w:val="77BF0367"/>
    <w:rsid w:val="78886026"/>
    <w:rsid w:val="7AAE6879"/>
    <w:rsid w:val="7D9C036E"/>
    <w:rsid w:val="7D9F21A1"/>
    <w:rsid w:val="7E22073A"/>
    <w:rsid w:val="7F2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caption" w:qFormat="1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3567"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Char"/>
    <w:qFormat/>
    <w:rsid w:val="00073567"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ind w:left="420" w:hanging="42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73567"/>
    <w:pPr>
      <w:pBdr>
        <w:top w:val="none" w:sz="0" w:space="0" w:color="auto"/>
      </w:pBdr>
      <w:tabs>
        <w:tab w:val="left" w:pos="0"/>
      </w:tabs>
      <w:spacing w:before="160" w:after="120"/>
      <w:ind w:left="0" w:firstLine="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073567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073567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073567"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rsid w:val="00073567"/>
    <w:pPr>
      <w:numPr>
        <w:ilvl w:val="5"/>
      </w:numPr>
      <w:tabs>
        <w:tab w:val="left" w:pos="1152"/>
      </w:tabs>
      <w:ind w:left="1985" w:hanging="1985"/>
      <w:outlineLvl w:val="5"/>
    </w:pPr>
  </w:style>
  <w:style w:type="paragraph" w:styleId="7">
    <w:name w:val="heading 7"/>
    <w:basedOn w:val="H6"/>
    <w:next w:val="a"/>
    <w:qFormat/>
    <w:rsid w:val="00073567"/>
    <w:pPr>
      <w:numPr>
        <w:ilvl w:val="6"/>
      </w:numPr>
      <w:tabs>
        <w:tab w:val="left" w:pos="1296"/>
      </w:tabs>
      <w:ind w:left="1985" w:hanging="1985"/>
      <w:outlineLvl w:val="6"/>
    </w:pPr>
  </w:style>
  <w:style w:type="paragraph" w:styleId="8">
    <w:name w:val="heading 8"/>
    <w:basedOn w:val="1"/>
    <w:next w:val="a"/>
    <w:qFormat/>
    <w:rsid w:val="00073567"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rsid w:val="00073567"/>
    <w:pPr>
      <w:numPr>
        <w:ilvl w:val="8"/>
      </w:numPr>
      <w:tabs>
        <w:tab w:val="left" w:pos="1584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Char">
    <w:name w:val="B1 Char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">
    <w:name w:val="HTML Typewriter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TALChar">
    <w:name w:val="TAL Char"/>
    <w:rsid w:val="00073567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HTML0">
    <w:name w:val="HTML Keyboard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PLChar">
    <w:name w:val="PL Char"/>
    <w:link w:val="PL"/>
    <w:semiHidden/>
    <w:rsid w:val="00073567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Char">
    <w:name w:val="正文文本 Char"/>
    <w:link w:val="a3"/>
    <w:rsid w:val="00073567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4Char">
    <w:name w:val="标题 4 Char"/>
    <w:link w:val="4"/>
    <w:rsid w:val="00073567"/>
    <w:rPr>
      <w:rFonts w:ascii="Arial" w:hAnsi="Arial"/>
      <w:sz w:val="24"/>
      <w:szCs w:val="28"/>
      <w:lang w:val="en-GB" w:eastAsia="en-US"/>
    </w:rPr>
  </w:style>
  <w:style w:type="character" w:styleId="HTML1">
    <w:name w:val="HTML Cit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harCharChar">
    <w:name w:val="TAL Char Char Char"/>
    <w:link w:val="TALCharChar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a4">
    <w:name w:val="line number"/>
    <w:basedOn w:val="a0"/>
    <w:semiHidden/>
    <w:rsid w:val="00073567"/>
  </w:style>
  <w:style w:type="character" w:customStyle="1" w:styleId="THChar">
    <w:name w:val="TH Char"/>
    <w:link w:val="TH"/>
    <w:rsid w:val="00073567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1Char">
    <w:name w:val="标题 1 Char"/>
    <w:link w:val="1"/>
    <w:rsid w:val="00073567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073567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styleId="HTML2">
    <w:name w:val="HTML Variabl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Char0">
    <w:name w:val="列出段落 Char"/>
    <w:link w:val="a5"/>
    <w:uiPriority w:val="34"/>
    <w:locked/>
    <w:rsid w:val="00073567"/>
    <w:rPr>
      <w:rFonts w:ascii="宋体" w:eastAsia="宋体" w:hAnsi="宋体" w:cs="宋体"/>
      <w:sz w:val="24"/>
      <w:szCs w:val="24"/>
    </w:rPr>
  </w:style>
  <w:style w:type="character" w:customStyle="1" w:styleId="B4Char">
    <w:name w:val="B4 Char"/>
    <w:link w:val="B4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1">
    <w:name w:val="题注 Char"/>
    <w:link w:val="a6"/>
    <w:rsid w:val="00073567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TAHCar">
    <w:name w:val="TAH Car"/>
    <w:link w:val="TAH"/>
    <w:rsid w:val="00073567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styleId="a7">
    <w:name w:val="FollowedHyperlink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Char2">
    <w:name w:val="页眉 Char"/>
    <w:link w:val="a8"/>
    <w:locked/>
    <w:rsid w:val="00073567"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  <w:rsid w:val="00073567"/>
  </w:style>
  <w:style w:type="character" w:styleId="HTML3">
    <w:name w:val="HTML Code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B2Char1">
    <w:name w:val="B2 Char1"/>
    <w:semiHidden/>
    <w:rsid w:val="0007356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9">
    <w:name w:val="Strong"/>
    <w:qFormat/>
    <w:rsid w:val="00073567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3Char">
    <w:name w:val="标题 3 Char"/>
    <w:link w:val="3"/>
    <w:rsid w:val="00073567"/>
    <w:rPr>
      <w:rFonts w:ascii="Arial" w:hAnsi="Arial"/>
      <w:sz w:val="28"/>
      <w:szCs w:val="28"/>
      <w:lang w:val="en-GB" w:eastAsia="en-US"/>
    </w:rPr>
  </w:style>
  <w:style w:type="character" w:styleId="aa">
    <w:name w:val="page number"/>
    <w:basedOn w:val="a0"/>
    <w:semiHidden/>
    <w:rsid w:val="00073567"/>
  </w:style>
  <w:style w:type="character" w:customStyle="1" w:styleId="EditorsNoteChar">
    <w:name w:val="Editor's Note Char"/>
    <w:link w:val="EditorsNote"/>
    <w:rsid w:val="00073567"/>
    <w:rPr>
      <w:rFonts w:ascii="Arial" w:eastAsia="宋体" w:hAnsi="Arial" w:cs="Arial"/>
      <w:color w:val="FF0000"/>
      <w:kern w:val="2"/>
      <w:lang w:val="en-GB" w:eastAsia="en-US" w:bidi="ar-SA"/>
    </w:rPr>
  </w:style>
  <w:style w:type="character" w:styleId="ab">
    <w:name w:val="Emphasis"/>
    <w:qFormat/>
    <w:rsid w:val="00073567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character" w:customStyle="1" w:styleId="EXChar">
    <w:name w:val="EX Char"/>
    <w:link w:val="EX"/>
    <w:locked/>
    <w:rsid w:val="00073567"/>
    <w:rPr>
      <w:sz w:val="22"/>
      <w:lang w:val="en-GB" w:eastAsia="en-US"/>
    </w:rPr>
  </w:style>
  <w:style w:type="character" w:styleId="HTML4">
    <w:name w:val="HTML Definition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B2Char">
    <w:name w:val="B2 Char"/>
    <w:link w:val="B2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5">
    <w:name w:val="HTML Acronym"/>
    <w:basedOn w:val="a0"/>
    <w:semiHidden/>
    <w:rsid w:val="00073567"/>
  </w:style>
  <w:style w:type="character" w:customStyle="1" w:styleId="B1Char1">
    <w:name w:val="B1 Char1"/>
    <w:link w:val="B1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ac">
    <w:name w:val="Hyperlink"/>
    <w:uiPriority w:val="99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GuidanceChar">
    <w:name w:val="Guidance Char"/>
    <w:link w:val="Guidance"/>
    <w:rsid w:val="00073567"/>
    <w:rPr>
      <w:rFonts w:eastAsia="Times New Roman"/>
      <w:i/>
      <w:color w:val="0000FF"/>
      <w:lang w:val="en-GB" w:eastAsia="en-US"/>
    </w:rPr>
  </w:style>
  <w:style w:type="character" w:styleId="ad">
    <w:name w:val="annotation reference"/>
    <w:rsid w:val="00073567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apple-converted-space">
    <w:name w:val="apple-converted-space"/>
    <w:rsid w:val="00073567"/>
  </w:style>
  <w:style w:type="character" w:styleId="ae">
    <w:name w:val="footnote reference"/>
    <w:semiHidden/>
    <w:rsid w:val="00073567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trans">
    <w:name w:val="trans"/>
    <w:basedOn w:val="a0"/>
    <w:rsid w:val="00073567"/>
  </w:style>
  <w:style w:type="character" w:styleId="HTML6">
    <w:name w:val="HTML Sample"/>
    <w:semiHidden/>
    <w:rsid w:val="0007356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3Char2">
    <w:name w:val="B3 Char2"/>
    <w:link w:val="B3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def">
    <w:name w:val="def"/>
    <w:basedOn w:val="a0"/>
    <w:rsid w:val="00073567"/>
  </w:style>
  <w:style w:type="character" w:customStyle="1" w:styleId="2Char">
    <w:name w:val="标题 2 Char"/>
    <w:link w:val="2"/>
    <w:rsid w:val="00073567"/>
    <w:rPr>
      <w:rFonts w:ascii="Arial" w:hAnsi="Arial"/>
      <w:sz w:val="28"/>
      <w:szCs w:val="28"/>
      <w:lang w:val="en-GB" w:eastAsia="en-US"/>
    </w:rPr>
  </w:style>
  <w:style w:type="character" w:customStyle="1" w:styleId="NOChar">
    <w:name w:val="NO Char"/>
    <w:link w:val="NO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">
    <w:name w:val="首标题"/>
    <w:rsid w:val="00073567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keyword">
    <w:name w:val="keyword"/>
    <w:basedOn w:val="a0"/>
    <w:rsid w:val="00073567"/>
  </w:style>
  <w:style w:type="character" w:customStyle="1" w:styleId="Char3">
    <w:name w:val="批注文字 Char"/>
    <w:basedOn w:val="a0"/>
    <w:link w:val="af0"/>
    <w:rsid w:val="00073567"/>
    <w:rPr>
      <w:sz w:val="22"/>
      <w:lang w:val="en-GB" w:eastAsia="en-US"/>
    </w:rPr>
  </w:style>
  <w:style w:type="paragraph" w:customStyle="1" w:styleId="NF">
    <w:name w:val="NF"/>
    <w:basedOn w:val="NO"/>
    <w:semiHidden/>
    <w:rsid w:val="00073567"/>
    <w:pPr>
      <w:keepNext/>
      <w:spacing w:after="0"/>
    </w:pPr>
    <w:rPr>
      <w:sz w:val="18"/>
    </w:rPr>
  </w:style>
  <w:style w:type="paragraph" w:customStyle="1" w:styleId="MotorolaResponse1">
    <w:name w:val="Motorola Response1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1">
    <w:name w:val="List Continue"/>
    <w:basedOn w:val="a"/>
    <w:semiHidden/>
    <w:rsid w:val="00073567"/>
    <w:pPr>
      <w:spacing w:after="120"/>
      <w:ind w:leftChars="200" w:left="420"/>
    </w:pPr>
  </w:style>
  <w:style w:type="paragraph" w:styleId="30">
    <w:name w:val="Body Text Indent 3"/>
    <w:basedOn w:val="a"/>
    <w:semiHidden/>
    <w:rsid w:val="00073567"/>
    <w:pPr>
      <w:spacing w:after="120"/>
      <w:ind w:leftChars="200" w:left="420"/>
    </w:pPr>
    <w:rPr>
      <w:sz w:val="16"/>
      <w:szCs w:val="16"/>
    </w:rPr>
  </w:style>
  <w:style w:type="paragraph" w:customStyle="1" w:styleId="CharChar">
    <w:name w:val="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2">
    <w:name w:val="Document Map"/>
    <w:basedOn w:val="a"/>
    <w:semiHidden/>
    <w:rsid w:val="00073567"/>
    <w:pPr>
      <w:shd w:val="clear" w:color="auto" w:fill="000080"/>
    </w:pPr>
    <w:rPr>
      <w:rFonts w:ascii="Tahoma" w:hAnsi="Tahoma" w:cs="Tahoma"/>
    </w:rPr>
  </w:style>
  <w:style w:type="paragraph" w:styleId="a8">
    <w:name w:val="header"/>
    <w:link w:val="Char2"/>
    <w:rsid w:val="00073567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6">
    <w:name w:val="caption"/>
    <w:basedOn w:val="a"/>
    <w:next w:val="a"/>
    <w:link w:val="Char1"/>
    <w:qFormat/>
    <w:rsid w:val="000735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f3">
    <w:name w:val="Balloon Text"/>
    <w:basedOn w:val="a"/>
    <w:semiHidden/>
    <w:rsid w:val="00073567"/>
    <w:rPr>
      <w:rFonts w:ascii="Tahoma" w:hAnsi="Tahoma" w:cs="Tahoma"/>
      <w:sz w:val="16"/>
      <w:szCs w:val="16"/>
    </w:rPr>
  </w:style>
  <w:style w:type="paragraph" w:styleId="31">
    <w:name w:val="List Continue 3"/>
    <w:basedOn w:val="a"/>
    <w:semiHidden/>
    <w:rsid w:val="00073567"/>
    <w:pPr>
      <w:spacing w:after="120"/>
      <w:ind w:leftChars="600" w:left="1260"/>
    </w:pPr>
  </w:style>
  <w:style w:type="paragraph" w:styleId="af4">
    <w:name w:val="Date"/>
    <w:basedOn w:val="a"/>
    <w:next w:val="a"/>
    <w:semiHidden/>
    <w:rsid w:val="00073567"/>
    <w:pPr>
      <w:ind w:leftChars="2500" w:left="100"/>
    </w:pPr>
  </w:style>
  <w:style w:type="paragraph" w:customStyle="1" w:styleId="B10">
    <w:name w:val="B1+"/>
    <w:basedOn w:val="B1"/>
    <w:rsid w:val="0007356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ascii="Times New Roman" w:hAnsi="Times New Roman" w:cs="Times New Roman"/>
      <w:color w:val="auto"/>
      <w:kern w:val="0"/>
    </w:rPr>
  </w:style>
  <w:style w:type="paragraph" w:styleId="20">
    <w:name w:val="List Continue 2"/>
    <w:basedOn w:val="a"/>
    <w:semiHidden/>
    <w:rsid w:val="00073567"/>
    <w:pPr>
      <w:spacing w:after="120"/>
      <w:ind w:leftChars="400" w:left="840"/>
    </w:pPr>
  </w:style>
  <w:style w:type="paragraph" w:styleId="50">
    <w:name w:val="List Bullet 5"/>
    <w:basedOn w:val="40"/>
    <w:semiHidden/>
    <w:rsid w:val="00073567"/>
    <w:pPr>
      <w:ind w:left="1702"/>
    </w:pPr>
  </w:style>
  <w:style w:type="paragraph" w:customStyle="1" w:styleId="12">
    <w:name w:val="样式 (中文) 宋体 段后: 12 磅"/>
    <w:basedOn w:val="a"/>
    <w:semiHidden/>
    <w:rsid w:val="00073567"/>
    <w:pPr>
      <w:spacing w:after="240"/>
    </w:pPr>
    <w:rPr>
      <w:rFonts w:eastAsia="宋体" w:cs="宋体"/>
    </w:rPr>
  </w:style>
  <w:style w:type="paragraph" w:styleId="41">
    <w:name w:val="toc 4"/>
    <w:basedOn w:val="32"/>
    <w:semiHidden/>
    <w:rsid w:val="00073567"/>
    <w:pPr>
      <w:ind w:left="1418" w:hanging="1418"/>
    </w:pPr>
  </w:style>
  <w:style w:type="paragraph" w:styleId="af5">
    <w:name w:val="Salutation"/>
    <w:basedOn w:val="a"/>
    <w:next w:val="a"/>
    <w:semiHidden/>
    <w:rsid w:val="00073567"/>
  </w:style>
  <w:style w:type="paragraph" w:customStyle="1" w:styleId="CharCharChar">
    <w:name w:val="Char Char Char"/>
    <w:basedOn w:val="a"/>
    <w:semiHidden/>
    <w:rsid w:val="0007356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T">
    <w:name w:val="TT"/>
    <w:basedOn w:val="1"/>
    <w:next w:val="a"/>
    <w:semiHidden/>
    <w:rsid w:val="00073567"/>
    <w:pPr>
      <w:outlineLvl w:val="9"/>
    </w:pPr>
  </w:style>
  <w:style w:type="paragraph" w:styleId="af6">
    <w:name w:val="List"/>
    <w:basedOn w:val="a"/>
    <w:semiHidden/>
    <w:rsid w:val="00073567"/>
    <w:pPr>
      <w:ind w:left="568" w:hanging="284"/>
    </w:pPr>
  </w:style>
  <w:style w:type="paragraph" w:styleId="a3">
    <w:name w:val="Body Text"/>
    <w:basedOn w:val="a"/>
    <w:link w:val="Char"/>
    <w:rsid w:val="00073567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00BodyText">
    <w:name w:val="00 BodyText"/>
    <w:basedOn w:val="a"/>
    <w:semiHidden/>
    <w:rsid w:val="00073567"/>
    <w:pPr>
      <w:spacing w:after="220"/>
    </w:pPr>
    <w:rPr>
      <w:rFonts w:ascii="Arial" w:hAnsi="Arial"/>
      <w:lang w:val="en-US"/>
    </w:rPr>
  </w:style>
  <w:style w:type="paragraph" w:styleId="af7">
    <w:name w:val="annotation subject"/>
    <w:basedOn w:val="af0"/>
    <w:next w:val="af0"/>
    <w:semiHidden/>
    <w:rsid w:val="00073567"/>
    <w:rPr>
      <w:b/>
      <w:bCs/>
    </w:rPr>
  </w:style>
  <w:style w:type="paragraph" w:styleId="21">
    <w:name w:val="toc 2"/>
    <w:basedOn w:val="10"/>
    <w:semiHidden/>
    <w:rsid w:val="00073567"/>
    <w:pPr>
      <w:keepNext w:val="0"/>
      <w:spacing w:before="0"/>
      <w:ind w:left="851" w:hanging="851"/>
    </w:pPr>
    <w:rPr>
      <w:sz w:val="20"/>
    </w:rPr>
  </w:style>
  <w:style w:type="paragraph" w:customStyle="1" w:styleId="2CharChar">
    <w:name w:val="字元 字元2 Char Char"/>
    <w:basedOn w:val="a"/>
    <w:semiHidden/>
    <w:rsid w:val="00073567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2">
    <w:name w:val="List Number 2"/>
    <w:basedOn w:val="af8"/>
    <w:semiHidden/>
    <w:rsid w:val="00073567"/>
    <w:pPr>
      <w:ind w:left="851"/>
    </w:pPr>
  </w:style>
  <w:style w:type="paragraph" w:styleId="af9">
    <w:name w:val="Plain Text"/>
    <w:basedOn w:val="a"/>
    <w:semiHidden/>
    <w:rsid w:val="00073567"/>
    <w:rPr>
      <w:rFonts w:ascii="宋体" w:eastAsia="宋体" w:hAnsi="Courier New" w:cs="Courier New"/>
      <w:sz w:val="21"/>
      <w:szCs w:val="21"/>
    </w:rPr>
  </w:style>
  <w:style w:type="paragraph" w:styleId="42">
    <w:name w:val="List 4"/>
    <w:basedOn w:val="33"/>
    <w:semiHidden/>
    <w:rsid w:val="00073567"/>
    <w:pPr>
      <w:ind w:left="1418"/>
    </w:pPr>
  </w:style>
  <w:style w:type="paragraph" w:customStyle="1" w:styleId="Heading3Underrubrik2H3">
    <w:name w:val="Heading 3.Underrubrik2.H3"/>
    <w:basedOn w:val="a"/>
    <w:next w:val="a"/>
    <w:rsid w:val="0007356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23">
    <w:name w:val="List 2"/>
    <w:basedOn w:val="af6"/>
    <w:semiHidden/>
    <w:rsid w:val="00073567"/>
    <w:pPr>
      <w:ind w:left="851"/>
    </w:pPr>
  </w:style>
  <w:style w:type="paragraph" w:styleId="51">
    <w:name w:val="List 5"/>
    <w:basedOn w:val="42"/>
    <w:semiHidden/>
    <w:rsid w:val="00073567"/>
    <w:pPr>
      <w:ind w:left="1702"/>
    </w:pPr>
  </w:style>
  <w:style w:type="paragraph" w:customStyle="1" w:styleId="ZV">
    <w:name w:val="ZV"/>
    <w:basedOn w:val="ZU"/>
    <w:semiHidden/>
    <w:rsid w:val="00073567"/>
    <w:pPr>
      <w:framePr w:wrap="notBeside" w:y="16161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List Bullet 3"/>
    <w:basedOn w:val="24"/>
    <w:semiHidden/>
    <w:rsid w:val="00073567"/>
    <w:pPr>
      <w:ind w:left="1135"/>
    </w:pPr>
  </w:style>
  <w:style w:type="paragraph" w:styleId="52">
    <w:name w:val="List Number 5"/>
    <w:basedOn w:val="a"/>
    <w:semiHidden/>
    <w:rsid w:val="00073567"/>
    <w:pPr>
      <w:tabs>
        <w:tab w:val="left" w:pos="2040"/>
      </w:tabs>
      <w:ind w:left="2040" w:hanging="360"/>
    </w:pPr>
  </w:style>
  <w:style w:type="paragraph" w:customStyle="1" w:styleId="CarCharChar">
    <w:name w:val="C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3"/>
    <w:link w:val="B2Char"/>
    <w:rsid w:val="00073567"/>
    <w:rPr>
      <w:rFonts w:ascii="Arial" w:eastAsia="宋体" w:hAnsi="Arial" w:cs="Arial"/>
      <w:color w:val="0000FF"/>
      <w:kern w:val="2"/>
      <w:sz w:val="20"/>
    </w:rPr>
  </w:style>
  <w:style w:type="paragraph" w:styleId="43">
    <w:name w:val="List Continue 4"/>
    <w:basedOn w:val="a"/>
    <w:semiHidden/>
    <w:rsid w:val="00073567"/>
    <w:pPr>
      <w:spacing w:after="120"/>
      <w:ind w:leftChars="800" w:left="1680"/>
    </w:pPr>
  </w:style>
  <w:style w:type="paragraph" w:customStyle="1" w:styleId="ZTD">
    <w:name w:val="ZTD"/>
    <w:basedOn w:val="ZB"/>
    <w:semiHidden/>
    <w:rsid w:val="00073567"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rsid w:val="0007356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envelope address"/>
    <w:basedOn w:val="a"/>
    <w:semiHidden/>
    <w:rsid w:val="00073567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Body Text First Indent 2"/>
    <w:basedOn w:val="afb"/>
    <w:semiHidden/>
    <w:rsid w:val="00073567"/>
    <w:pPr>
      <w:ind w:firstLineChars="200" w:firstLine="420"/>
    </w:pPr>
  </w:style>
  <w:style w:type="paragraph" w:customStyle="1" w:styleId="B4">
    <w:name w:val="B4"/>
    <w:basedOn w:val="42"/>
    <w:link w:val="B4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c">
    <w:name w:val="Title"/>
    <w:basedOn w:val="a"/>
    <w:qFormat/>
    <w:rsid w:val="00073567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d">
    <w:name w:val="Normal Indent"/>
    <w:basedOn w:val="a"/>
    <w:semiHidden/>
    <w:rsid w:val="00073567"/>
    <w:pPr>
      <w:ind w:firstLineChars="200" w:firstLine="420"/>
    </w:pPr>
  </w:style>
  <w:style w:type="paragraph" w:styleId="53">
    <w:name w:val="List Continue 5"/>
    <w:basedOn w:val="a"/>
    <w:semiHidden/>
    <w:rsid w:val="00073567"/>
    <w:pPr>
      <w:spacing w:after="120"/>
      <w:ind w:leftChars="1000" w:left="2100"/>
    </w:pPr>
  </w:style>
  <w:style w:type="paragraph" w:customStyle="1" w:styleId="tdoc-header">
    <w:name w:val="tdoc-header"/>
    <w:semiHidden/>
    <w:rsid w:val="00073567"/>
    <w:rPr>
      <w:rFonts w:ascii="Arial" w:hAnsi="Arial"/>
      <w:sz w:val="24"/>
      <w:lang w:val="en-GB" w:eastAsia="en-US"/>
    </w:rPr>
  </w:style>
  <w:style w:type="paragraph" w:styleId="33">
    <w:name w:val="List 3"/>
    <w:basedOn w:val="23"/>
    <w:semiHidden/>
    <w:rsid w:val="00073567"/>
    <w:pPr>
      <w:ind w:left="1135"/>
    </w:pPr>
  </w:style>
  <w:style w:type="paragraph" w:styleId="HTML7">
    <w:name w:val="HTML Address"/>
    <w:basedOn w:val="a"/>
    <w:semiHidden/>
    <w:rsid w:val="00073567"/>
    <w:rPr>
      <w:i/>
      <w:iCs/>
    </w:rPr>
  </w:style>
  <w:style w:type="paragraph" w:styleId="afe">
    <w:name w:val="Normal (Web)"/>
    <w:basedOn w:val="a"/>
    <w:uiPriority w:val="99"/>
    <w:rsid w:val="00073567"/>
    <w:rPr>
      <w:sz w:val="24"/>
      <w:szCs w:val="24"/>
    </w:rPr>
  </w:style>
  <w:style w:type="paragraph" w:styleId="40">
    <w:name w:val="List Bullet 4"/>
    <w:basedOn w:val="34"/>
    <w:semiHidden/>
    <w:rsid w:val="00073567"/>
    <w:pPr>
      <w:ind w:left="1418"/>
    </w:pPr>
  </w:style>
  <w:style w:type="paragraph" w:customStyle="1" w:styleId="LD">
    <w:name w:val="LD"/>
    <w:semiHidden/>
    <w:rsid w:val="0007356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afb">
    <w:name w:val="Body Text Indent"/>
    <w:basedOn w:val="a"/>
    <w:semiHidden/>
    <w:rsid w:val="00073567"/>
    <w:pPr>
      <w:spacing w:after="120"/>
      <w:ind w:leftChars="200" w:left="420"/>
    </w:pPr>
  </w:style>
  <w:style w:type="paragraph" w:styleId="aff">
    <w:name w:val="footnote text"/>
    <w:basedOn w:val="a"/>
    <w:semiHidden/>
    <w:rsid w:val="00073567"/>
    <w:pPr>
      <w:keepLines/>
      <w:spacing w:after="0"/>
      <w:ind w:left="454" w:hanging="454"/>
    </w:pPr>
    <w:rPr>
      <w:sz w:val="16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"/>
    <w:link w:val="GuidanceChar"/>
    <w:rsid w:val="00073567"/>
    <w:rPr>
      <w:rFonts w:eastAsia="Times New Roman"/>
      <w:i/>
      <w:color w:val="0000FF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073567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0">
    <w:name w:val="Signature"/>
    <w:basedOn w:val="a"/>
    <w:semiHidden/>
    <w:rsid w:val="00073567"/>
    <w:pPr>
      <w:ind w:leftChars="2100" w:left="100"/>
    </w:pPr>
  </w:style>
  <w:style w:type="paragraph" w:customStyle="1" w:styleId="26">
    <w:name w:val="(文字) (文字)2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1">
    <w:name w:val="footer"/>
    <w:basedOn w:val="a8"/>
    <w:rsid w:val="00073567"/>
    <w:pPr>
      <w:jc w:val="center"/>
    </w:pPr>
    <w:rPr>
      <w:i/>
    </w:rPr>
  </w:style>
  <w:style w:type="paragraph" w:styleId="11">
    <w:name w:val="index 1"/>
    <w:basedOn w:val="a"/>
    <w:semiHidden/>
    <w:rsid w:val="00073567"/>
    <w:pPr>
      <w:keepLines/>
      <w:spacing w:after="0"/>
    </w:pPr>
  </w:style>
  <w:style w:type="paragraph" w:styleId="aff2">
    <w:name w:val="E-mail Signature"/>
    <w:basedOn w:val="a"/>
    <w:semiHidden/>
    <w:rsid w:val="00073567"/>
  </w:style>
  <w:style w:type="paragraph" w:styleId="27">
    <w:name w:val="Body Text Indent 2"/>
    <w:basedOn w:val="a"/>
    <w:semiHidden/>
    <w:rsid w:val="00073567"/>
    <w:pPr>
      <w:spacing w:after="120" w:line="480" w:lineRule="auto"/>
      <w:ind w:leftChars="200" w:left="420"/>
    </w:pPr>
  </w:style>
  <w:style w:type="paragraph" w:customStyle="1" w:styleId="PL">
    <w:name w:val="PL"/>
    <w:link w:val="PLChar"/>
    <w:semiHidden/>
    <w:rsid w:val="000735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styleId="aff3">
    <w:name w:val="Message Header"/>
    <w:basedOn w:val="a"/>
    <w:semiHidden/>
    <w:rsid w:val="000735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44">
    <w:name w:val="List Number 4"/>
    <w:basedOn w:val="a"/>
    <w:semiHidden/>
    <w:rsid w:val="00073567"/>
    <w:pPr>
      <w:tabs>
        <w:tab w:val="left" w:pos="1620"/>
      </w:tabs>
      <w:ind w:left="1620" w:hanging="360"/>
    </w:pPr>
  </w:style>
  <w:style w:type="paragraph" w:customStyle="1" w:styleId="ZA">
    <w:name w:val="ZA"/>
    <w:semiHidden/>
    <w:rsid w:val="000735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address">
    <w:name w:val="address"/>
    <w:rsid w:val="0007356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styleId="aff4">
    <w:name w:val="Block Text"/>
    <w:basedOn w:val="a"/>
    <w:semiHidden/>
    <w:rsid w:val="00073567"/>
    <w:pPr>
      <w:spacing w:after="120"/>
      <w:ind w:leftChars="700" w:left="1440" w:rightChars="700" w:right="1440"/>
    </w:pPr>
  </w:style>
  <w:style w:type="paragraph" w:customStyle="1" w:styleId="TableText">
    <w:name w:val="TableText"/>
    <w:basedOn w:val="afb"/>
    <w:rsid w:val="00073567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rsid w:val="00073567"/>
    <w:rPr>
      <w:color w:val="FF0000"/>
    </w:rPr>
  </w:style>
  <w:style w:type="paragraph" w:styleId="35">
    <w:name w:val="Body Text 3"/>
    <w:basedOn w:val="a"/>
    <w:semiHidden/>
    <w:rsid w:val="00073567"/>
    <w:pPr>
      <w:spacing w:after="120"/>
    </w:pPr>
    <w:rPr>
      <w:sz w:val="16"/>
      <w:szCs w:val="16"/>
    </w:rPr>
  </w:style>
  <w:style w:type="paragraph" w:customStyle="1" w:styleId="ZchnZchn">
    <w:name w:val="Zchn Zchn"/>
    <w:semiHidden/>
    <w:rsid w:val="00073567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">
    <w:name w:val="TAL"/>
    <w:basedOn w:val="a"/>
    <w:link w:val="TALCar"/>
    <w:rsid w:val="00073567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styleId="90">
    <w:name w:val="toc 9"/>
    <w:basedOn w:val="80"/>
    <w:semiHidden/>
    <w:rsid w:val="00073567"/>
    <w:pPr>
      <w:ind w:left="1418" w:hanging="1418"/>
    </w:pPr>
  </w:style>
  <w:style w:type="paragraph" w:styleId="70">
    <w:name w:val="toc 7"/>
    <w:basedOn w:val="60"/>
    <w:next w:val="a"/>
    <w:semiHidden/>
    <w:rsid w:val="00073567"/>
    <w:pPr>
      <w:ind w:left="2268" w:hanging="2268"/>
    </w:pPr>
  </w:style>
  <w:style w:type="paragraph" w:styleId="54">
    <w:name w:val="toc 5"/>
    <w:basedOn w:val="41"/>
    <w:semiHidden/>
    <w:rsid w:val="00073567"/>
    <w:pPr>
      <w:ind w:left="1701" w:hanging="1701"/>
    </w:pPr>
  </w:style>
  <w:style w:type="paragraph" w:customStyle="1" w:styleId="H6">
    <w:name w:val="H6"/>
    <w:basedOn w:val="5"/>
    <w:next w:val="a"/>
    <w:semiHidden/>
    <w:rsid w:val="00073567"/>
    <w:pPr>
      <w:ind w:left="1985" w:hanging="1985"/>
      <w:outlineLvl w:val="9"/>
    </w:pPr>
    <w:rPr>
      <w:sz w:val="20"/>
    </w:rPr>
  </w:style>
  <w:style w:type="paragraph" w:customStyle="1" w:styleId="CharChar1CharCharCharCharCharChar">
    <w:name w:val="Char Char1 Char Char Char Char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5">
    <w:name w:val="Closing"/>
    <w:basedOn w:val="a"/>
    <w:semiHidden/>
    <w:rsid w:val="00073567"/>
    <w:pPr>
      <w:ind w:leftChars="2100" w:left="100"/>
    </w:pPr>
  </w:style>
  <w:style w:type="paragraph" w:styleId="aff6">
    <w:name w:val="Subtitle"/>
    <w:basedOn w:val="a"/>
    <w:qFormat/>
    <w:rsid w:val="00073567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customStyle="1" w:styleId="TF">
    <w:name w:val="TF"/>
    <w:basedOn w:val="TH"/>
    <w:semiHidden/>
    <w:rsid w:val="00073567"/>
    <w:pPr>
      <w:keepNext w:val="0"/>
      <w:spacing w:before="0" w:after="240"/>
    </w:pPr>
  </w:style>
  <w:style w:type="paragraph" w:styleId="aff7">
    <w:name w:val="List Bullet"/>
    <w:basedOn w:val="af6"/>
    <w:semiHidden/>
    <w:rsid w:val="00073567"/>
    <w:pPr>
      <w:ind w:left="0" w:firstLine="0"/>
    </w:pPr>
  </w:style>
  <w:style w:type="paragraph" w:styleId="aff8">
    <w:name w:val="envelope return"/>
    <w:basedOn w:val="a"/>
    <w:semiHidden/>
    <w:rsid w:val="00073567"/>
    <w:pPr>
      <w:snapToGrid w:val="0"/>
    </w:pPr>
    <w:rPr>
      <w:rFonts w:ascii="Arial" w:hAnsi="Arial" w:cs="Arial"/>
    </w:rPr>
  </w:style>
  <w:style w:type="paragraph" w:customStyle="1" w:styleId="TAC">
    <w:name w:val="TAC"/>
    <w:basedOn w:val="TAL"/>
    <w:link w:val="TACChar"/>
    <w:rsid w:val="00073567"/>
    <w:pPr>
      <w:jc w:val="center"/>
    </w:pPr>
    <w:rPr>
      <w:rFonts w:eastAsia="MS Mincho"/>
    </w:rPr>
  </w:style>
  <w:style w:type="paragraph" w:styleId="HTML8">
    <w:name w:val="HTML Preformatted"/>
    <w:basedOn w:val="a"/>
    <w:semiHidden/>
    <w:rsid w:val="00073567"/>
    <w:rPr>
      <w:rFonts w:ascii="Courier New" w:hAnsi="Courier New" w:cs="Courier New"/>
    </w:rPr>
  </w:style>
  <w:style w:type="paragraph" w:styleId="aff9">
    <w:name w:val="Note Heading"/>
    <w:basedOn w:val="a"/>
    <w:next w:val="a"/>
    <w:semiHidden/>
    <w:rsid w:val="00073567"/>
    <w:pPr>
      <w:jc w:val="center"/>
    </w:pPr>
  </w:style>
  <w:style w:type="paragraph" w:styleId="80">
    <w:name w:val="toc 8"/>
    <w:basedOn w:val="10"/>
    <w:semiHidden/>
    <w:rsid w:val="00073567"/>
    <w:pPr>
      <w:spacing w:before="180"/>
      <w:ind w:left="2693" w:hanging="2693"/>
    </w:pPr>
    <w:rPr>
      <w:b/>
    </w:rPr>
  </w:style>
  <w:style w:type="paragraph" w:customStyle="1" w:styleId="ZH">
    <w:name w:val="ZH"/>
    <w:semiHidden/>
    <w:rsid w:val="0007356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a"/>
    <w:semiHidden/>
    <w:rsid w:val="00073567"/>
    <w:pPr>
      <w:spacing w:after="0"/>
    </w:pPr>
  </w:style>
  <w:style w:type="paragraph" w:styleId="60">
    <w:name w:val="toc 6"/>
    <w:basedOn w:val="54"/>
    <w:next w:val="a"/>
    <w:semiHidden/>
    <w:rsid w:val="00073567"/>
    <w:pPr>
      <w:ind w:left="1985" w:hanging="1985"/>
    </w:pPr>
  </w:style>
  <w:style w:type="paragraph" w:styleId="36">
    <w:name w:val="List Number 3"/>
    <w:basedOn w:val="a"/>
    <w:semiHidden/>
    <w:rsid w:val="00073567"/>
    <w:pPr>
      <w:tabs>
        <w:tab w:val="left" w:pos="1200"/>
      </w:tabs>
      <w:ind w:left="1200" w:hanging="360"/>
    </w:pPr>
  </w:style>
  <w:style w:type="paragraph" w:customStyle="1" w:styleId="memoheader">
    <w:name w:val="memo header"/>
    <w:basedOn w:val="a"/>
    <w:semiHidden/>
    <w:rsid w:val="0007356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1CharCharCharChar">
    <w:name w:val="Char Char1 Char Char Char Char"/>
    <w:basedOn w:val="a"/>
    <w:rsid w:val="0007356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24">
    <w:name w:val="List Bullet 2"/>
    <w:basedOn w:val="aff7"/>
    <w:semiHidden/>
    <w:rsid w:val="00073567"/>
    <w:pPr>
      <w:ind w:left="851"/>
    </w:pPr>
  </w:style>
  <w:style w:type="paragraph" w:customStyle="1" w:styleId="CRCoverPage">
    <w:name w:val="CR Cover Page"/>
    <w:rsid w:val="00073567"/>
    <w:pPr>
      <w:spacing w:after="120"/>
    </w:pPr>
    <w:rPr>
      <w:rFonts w:ascii="Arial" w:hAnsi="Arial"/>
      <w:lang w:val="en-GB" w:eastAsia="en-US"/>
    </w:rPr>
  </w:style>
  <w:style w:type="paragraph" w:styleId="28">
    <w:name w:val="index 2"/>
    <w:basedOn w:val="11"/>
    <w:semiHidden/>
    <w:rsid w:val="00073567"/>
    <w:pPr>
      <w:ind w:left="284"/>
    </w:pPr>
  </w:style>
  <w:style w:type="paragraph" w:styleId="af8">
    <w:name w:val="List Number"/>
    <w:basedOn w:val="af6"/>
    <w:semiHidden/>
    <w:rsid w:val="00073567"/>
    <w:pPr>
      <w:ind w:left="0" w:firstLine="0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link w:val="TANChar"/>
    <w:rsid w:val="00073567"/>
    <w:pPr>
      <w:ind w:left="851" w:hanging="851"/>
    </w:pPr>
  </w:style>
  <w:style w:type="paragraph" w:styleId="29">
    <w:name w:val="Body Text 2"/>
    <w:basedOn w:val="a"/>
    <w:semiHidden/>
    <w:rsid w:val="00073567"/>
    <w:pPr>
      <w:spacing w:after="120" w:line="480" w:lineRule="auto"/>
    </w:pPr>
  </w:style>
  <w:style w:type="paragraph" w:styleId="32">
    <w:name w:val="toc 3"/>
    <w:basedOn w:val="21"/>
    <w:semiHidden/>
    <w:rsid w:val="00073567"/>
    <w:pPr>
      <w:ind w:left="1134" w:hanging="1134"/>
    </w:pPr>
  </w:style>
  <w:style w:type="paragraph" w:styleId="affa">
    <w:name w:val="Body Text First Indent"/>
    <w:basedOn w:val="a3"/>
    <w:semiHidden/>
    <w:rsid w:val="00073567"/>
    <w:pPr>
      <w:ind w:firstLineChars="100" w:firstLine="420"/>
      <w:jc w:val="left"/>
    </w:pPr>
    <w:rPr>
      <w:szCs w:val="20"/>
      <w:lang w:val="en-GB"/>
    </w:rPr>
  </w:style>
  <w:style w:type="paragraph" w:customStyle="1" w:styleId="EW">
    <w:name w:val="EW"/>
    <w:basedOn w:val="EX"/>
    <w:rsid w:val="00073567"/>
    <w:pPr>
      <w:spacing w:after="0"/>
    </w:pPr>
  </w:style>
  <w:style w:type="paragraph" w:customStyle="1" w:styleId="NO">
    <w:name w:val="NO"/>
    <w:basedOn w:val="a"/>
    <w:link w:val="NOChar"/>
    <w:rsid w:val="00073567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styleId="af0">
    <w:name w:val="annotation text"/>
    <w:basedOn w:val="a"/>
    <w:link w:val="Char3"/>
    <w:rsid w:val="00073567"/>
  </w:style>
  <w:style w:type="paragraph" w:styleId="10">
    <w:name w:val="toc 1"/>
    <w:semiHidden/>
    <w:rsid w:val="0007356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chnZchnCharCharChar">
    <w:name w:val="Zchn Zchn Char Char (文字) (文字) Char (文字) (文字)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CharCharChar0">
    <w:name w:val="Zchn Zchn Char Char (文字) (文字)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semiHidden/>
    <w:rsid w:val="00073567"/>
    <w:pPr>
      <w:tabs>
        <w:tab w:val="center" w:pos="4820"/>
        <w:tab w:val="right" w:pos="9640"/>
      </w:tabs>
    </w:pPr>
    <w:rPr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R">
    <w:name w:val="TAR"/>
    <w:basedOn w:val="TAL"/>
    <w:rsid w:val="00073567"/>
    <w:pPr>
      <w:jc w:val="right"/>
    </w:pPr>
  </w:style>
  <w:style w:type="paragraph" w:customStyle="1" w:styleId="210">
    <w:name w:val="中等深浅网格 21"/>
    <w:uiPriority w:val="1"/>
    <w:qFormat/>
    <w:rsid w:val="0007356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rsid w:val="00073567"/>
    <w:pPr>
      <w:spacing w:afterLines="100"/>
    </w:p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X">
    <w:name w:val="EX"/>
    <w:basedOn w:val="a"/>
    <w:link w:val="EXChar"/>
    <w:rsid w:val="00073567"/>
    <w:pPr>
      <w:keepLines/>
      <w:ind w:left="1702" w:hanging="1418"/>
    </w:pPr>
  </w:style>
  <w:style w:type="paragraph" w:customStyle="1" w:styleId="120">
    <w:name w:val="样式 段后: 12 磅"/>
    <w:basedOn w:val="a"/>
    <w:semiHidden/>
    <w:rsid w:val="00073567"/>
    <w:pPr>
      <w:spacing w:after="240"/>
    </w:pPr>
    <w:rPr>
      <w:rFonts w:cs="宋体"/>
    </w:rPr>
  </w:style>
  <w:style w:type="paragraph" w:customStyle="1" w:styleId="ZU">
    <w:name w:val="ZU"/>
    <w:semiHidden/>
    <w:rsid w:val="0007356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073567"/>
    <w:pPr>
      <w:spacing w:after="0"/>
    </w:pPr>
  </w:style>
  <w:style w:type="paragraph" w:customStyle="1" w:styleId="TH">
    <w:name w:val="TH"/>
    <w:basedOn w:val="a"/>
    <w:link w:val="THChar"/>
    <w:rsid w:val="00073567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5">
    <w:name w:val="B5"/>
    <w:basedOn w:val="51"/>
    <w:semiHidden/>
    <w:rsid w:val="00073567"/>
  </w:style>
  <w:style w:type="paragraph" w:customStyle="1" w:styleId="ZB">
    <w:name w:val="ZB"/>
    <w:semiHidden/>
    <w:rsid w:val="0007356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semiHidden/>
    <w:rsid w:val="0007356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3"/>
    <w:link w:val="B3Char2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2CharChar">
    <w:name w:val="Char Char Char Char Char Char Char Char Char Char2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">
    <w:name w:val="FB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T">
    <w:name w:val="ZT"/>
    <w:rsid w:val="000735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6"/>
    <w:link w:val="B1Char1"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TAH">
    <w:name w:val="TAH"/>
    <w:basedOn w:val="TAC"/>
    <w:link w:val="TAHCar"/>
    <w:rsid w:val="00073567"/>
    <w:rPr>
      <w:b/>
    </w:rPr>
  </w:style>
  <w:style w:type="paragraph" w:customStyle="1" w:styleId="Proposal">
    <w:name w:val="Proposal"/>
    <w:basedOn w:val="a"/>
    <w:rsid w:val="00073567"/>
    <w:rPr>
      <w:b/>
    </w:rPr>
  </w:style>
  <w:style w:type="paragraph" w:customStyle="1" w:styleId="Figure">
    <w:name w:val="Figure"/>
    <w:basedOn w:val="a"/>
    <w:rsid w:val="0007356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rsid w:val="00073567"/>
  </w:style>
  <w:style w:type="paragraph" w:customStyle="1" w:styleId="Reference">
    <w:name w:val="Reference"/>
    <w:basedOn w:val="a"/>
    <w:rsid w:val="00073567"/>
    <w:pPr>
      <w:tabs>
        <w:tab w:val="left" w:pos="420"/>
      </w:tabs>
      <w:overflowPunct w:val="0"/>
      <w:autoSpaceDE w:val="0"/>
      <w:autoSpaceDN w:val="0"/>
      <w:adjustRightInd w:val="0"/>
      <w:ind w:left="420" w:right="-99" w:hanging="420"/>
      <w:textAlignment w:val="baseline"/>
    </w:pPr>
  </w:style>
  <w:style w:type="paragraph" w:styleId="a5">
    <w:name w:val="List Paragraph"/>
    <w:basedOn w:val="a"/>
    <w:link w:val="Char0"/>
    <w:uiPriority w:val="34"/>
    <w:qFormat/>
    <w:rsid w:val="00073567"/>
    <w:pPr>
      <w:spacing w:after="0"/>
      <w:ind w:firstLineChars="200" w:firstLine="420"/>
    </w:pPr>
    <w:rPr>
      <w:rFonts w:ascii="宋体" w:eastAsia="宋体" w:hAnsi="宋体"/>
      <w:sz w:val="24"/>
      <w:szCs w:val="24"/>
    </w:rPr>
  </w:style>
  <w:style w:type="paragraph" w:customStyle="1" w:styleId="CharCharCharCharCharChar">
    <w:name w:val="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0735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extintend2">
    <w:name w:val="text intend 2"/>
    <w:basedOn w:val="a"/>
    <w:rsid w:val="00073567"/>
    <w:pPr>
      <w:tabs>
        <w:tab w:val="left" w:pos="1418"/>
      </w:tabs>
      <w:overflowPunct w:val="0"/>
      <w:autoSpaceDE w:val="0"/>
      <w:autoSpaceDN w:val="0"/>
      <w:adjustRightInd w:val="0"/>
      <w:spacing w:after="120"/>
      <w:ind w:left="1418" w:hanging="426"/>
      <w:jc w:val="both"/>
      <w:textAlignment w:val="baseline"/>
    </w:pPr>
    <w:rPr>
      <w:sz w:val="24"/>
      <w:lang w:val="en-US" w:eastAsia="ja-JP"/>
    </w:rPr>
  </w:style>
  <w:style w:type="paragraph" w:customStyle="1" w:styleId="ZD">
    <w:name w:val="ZD"/>
    <w:semiHidden/>
    <w:rsid w:val="0007356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umberedList">
    <w:name w:val="Numbered List"/>
    <w:basedOn w:val="a"/>
    <w:rsid w:val="00073567"/>
    <w:pPr>
      <w:tabs>
        <w:tab w:val="left" w:pos="432"/>
      </w:tabs>
      <w:spacing w:after="0"/>
      <w:ind w:left="432" w:hanging="432"/>
      <w:jc w:val="both"/>
    </w:pPr>
    <w:rPr>
      <w:sz w:val="20"/>
    </w:rPr>
  </w:style>
  <w:style w:type="paragraph" w:customStyle="1" w:styleId="3GPPHeader">
    <w:name w:val="3GPP_Header"/>
    <w:basedOn w:val="a"/>
    <w:rsid w:val="000735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CharChar1CharChar">
    <w:name w:val="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semiHidden/>
    <w:rsid w:val="00073567"/>
    <w:pPr>
      <w:keepLines/>
      <w:tabs>
        <w:tab w:val="center" w:pos="4536"/>
        <w:tab w:val="right" w:pos="9072"/>
      </w:tabs>
    </w:pPr>
    <w:rPr>
      <w:lang w:val="en-US" w:eastAsia="zh-CN"/>
    </w:rPr>
  </w:style>
  <w:style w:type="table" w:styleId="55">
    <w:name w:val="Table Grid 5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7">
    <w:name w:val="Table Colorful 3"/>
    <w:basedOn w:val="a1"/>
    <w:semiHidden/>
    <w:rsid w:val="00073567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6">
    <w:name w:val="Table List 5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b">
    <w:name w:val="Table Contemporary"/>
    <w:basedOn w:val="a1"/>
    <w:semiHidden/>
    <w:rsid w:val="00073567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">
    <w:name w:val="Table Columns 1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umns 2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umns 3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olumns 4"/>
    <w:basedOn w:val="a1"/>
    <w:semiHidden/>
    <w:rsid w:val="00073567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rsid w:val="00073567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">
    <w:name w:val="Table Grid 1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c">
    <w:name w:val="Table Grid"/>
    <w:basedOn w:val="a1"/>
    <w:semiHidden/>
    <w:rsid w:val="00073567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Grid 2"/>
    <w:basedOn w:val="a1"/>
    <w:semiHidden/>
    <w:rsid w:val="00073567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d">
    <w:name w:val="Table Theme"/>
    <w:basedOn w:val="a1"/>
    <w:semiHidden/>
    <w:rsid w:val="000735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Grid 3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5">
    <w:name w:val="Table Colorful 1"/>
    <w:basedOn w:val="a1"/>
    <w:semiHidden/>
    <w:rsid w:val="00073567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Grid 4"/>
    <w:basedOn w:val="a1"/>
    <w:semiHidden/>
    <w:rsid w:val="00073567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orful 2"/>
    <w:basedOn w:val="a1"/>
    <w:semiHidden/>
    <w:rsid w:val="00073567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e">
    <w:name w:val="Table Elegant"/>
    <w:basedOn w:val="a1"/>
    <w:semiHidden/>
    <w:rsid w:val="00073567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1"/>
    <w:semiHidden/>
    <w:rsid w:val="00073567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6">
    <w:name w:val="Table Classic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Grid 8"/>
    <w:basedOn w:val="a1"/>
    <w:semiHidden/>
    <w:rsid w:val="00073567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lassic 2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Web 1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1"/>
    <w:semiHidden/>
    <w:rsid w:val="00073567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Web 2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Web 3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Simple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Professional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2f">
    <w:name w:val="Table Simple 2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rsid w:val="00073567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3D effects 1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3D effects 2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3D effects 3"/>
    <w:basedOn w:val="a1"/>
    <w:semiHidden/>
    <w:rsid w:val="00073567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b">
    <w:name w:val="Table List 1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rsid w:val="00073567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paragraph" w:customStyle="1" w:styleId="Normal1">
    <w:name w:val="Normal1"/>
    <w:rsid w:val="0066050F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59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279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68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01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87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9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2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8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19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6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01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11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66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44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915</TotalTime>
  <Pages>3</Pages>
  <Words>882</Words>
  <Characters>5032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ZTE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</cp:lastModifiedBy>
  <cp:revision>729</cp:revision>
  <cp:lastPrinted>2010-03-26T07:51:00Z</cp:lastPrinted>
  <dcterms:created xsi:type="dcterms:W3CDTF">2017-08-11T08:00:00Z</dcterms:created>
  <dcterms:modified xsi:type="dcterms:W3CDTF">2017-09-30T09:39:00Z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2052-10.8.0.5918</vt:lpwstr>
  </property>
</Properties>
</file>